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ECB" w:rsidRPr="00947347" w:rsidRDefault="007D42C7" w:rsidP="00947347">
      <w:pPr>
        <w:jc w:val="center"/>
        <w:rPr>
          <w:sz w:val="26"/>
          <w:szCs w:val="26"/>
        </w:rPr>
      </w:pPr>
      <w:r w:rsidRPr="00947347">
        <w:rPr>
          <w:noProof/>
          <w:sz w:val="26"/>
          <w:szCs w:val="26"/>
        </w:rPr>
        <w:drawing>
          <wp:inline distT="0" distB="0" distL="0" distR="0">
            <wp:extent cx="501015" cy="629285"/>
            <wp:effectExtent l="1905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ECB" w:rsidRPr="00947347" w:rsidRDefault="00B75ECB" w:rsidP="00947347">
      <w:pPr>
        <w:spacing w:before="240" w:after="120"/>
        <w:jc w:val="center"/>
        <w:rPr>
          <w:sz w:val="22"/>
          <w:szCs w:val="22"/>
        </w:rPr>
      </w:pPr>
      <w:r w:rsidRPr="00947347">
        <w:rPr>
          <w:sz w:val="22"/>
          <w:szCs w:val="22"/>
        </w:rPr>
        <w:t>Российская Федерация</w:t>
      </w:r>
    </w:p>
    <w:p w:rsidR="00B75ECB" w:rsidRPr="00947347" w:rsidRDefault="009C7A60" w:rsidP="00947347">
      <w:pPr>
        <w:jc w:val="center"/>
        <w:rPr>
          <w:b/>
          <w:sz w:val="30"/>
          <w:szCs w:val="30"/>
        </w:rPr>
      </w:pPr>
      <w:r w:rsidRPr="00947347">
        <w:rPr>
          <w:b/>
          <w:sz w:val="30"/>
          <w:szCs w:val="30"/>
        </w:rPr>
        <w:t>Администрация</w:t>
      </w:r>
      <w:r w:rsidR="00B75ECB" w:rsidRPr="00947347">
        <w:rPr>
          <w:b/>
          <w:sz w:val="30"/>
          <w:szCs w:val="30"/>
        </w:rPr>
        <w:t xml:space="preserve"> </w:t>
      </w:r>
      <w:r w:rsidR="00B52399" w:rsidRPr="00947347">
        <w:rPr>
          <w:b/>
          <w:sz w:val="30"/>
          <w:szCs w:val="30"/>
        </w:rPr>
        <w:t>муниципального</w:t>
      </w:r>
      <w:r w:rsidR="00B75ECB" w:rsidRPr="00947347">
        <w:rPr>
          <w:b/>
          <w:sz w:val="30"/>
          <w:szCs w:val="30"/>
        </w:rPr>
        <w:t xml:space="preserve"> района «Заполярный район»</w:t>
      </w:r>
    </w:p>
    <w:p w:rsidR="00B75ECB" w:rsidRPr="00947347" w:rsidRDefault="00B75ECB" w:rsidP="00947347">
      <w:pPr>
        <w:spacing w:before="200" w:after="280"/>
        <w:jc w:val="center"/>
        <w:rPr>
          <w:b/>
          <w:sz w:val="28"/>
          <w:szCs w:val="28"/>
        </w:rPr>
      </w:pPr>
      <w:r w:rsidRPr="00947347">
        <w:rPr>
          <w:b/>
          <w:sz w:val="28"/>
          <w:szCs w:val="28"/>
        </w:rPr>
        <w:t>ПОСТАНОВЛЕНИЕ</w:t>
      </w:r>
    </w:p>
    <w:p w:rsidR="00B75ECB" w:rsidRPr="00947347" w:rsidRDefault="00B75ECB" w:rsidP="00947347">
      <w:pPr>
        <w:rPr>
          <w:sz w:val="28"/>
          <w:szCs w:val="28"/>
          <w:u w:val="single"/>
        </w:rPr>
      </w:pPr>
      <w:r w:rsidRPr="00947347">
        <w:rPr>
          <w:b/>
          <w:sz w:val="28"/>
          <w:szCs w:val="28"/>
          <w:u w:val="single"/>
        </w:rPr>
        <w:t xml:space="preserve">от </w:t>
      </w:r>
      <w:r w:rsidR="000A297C">
        <w:rPr>
          <w:b/>
          <w:sz w:val="28"/>
          <w:szCs w:val="28"/>
          <w:u w:val="single"/>
        </w:rPr>
        <w:t>12</w:t>
      </w:r>
      <w:r w:rsidR="002964BA" w:rsidRPr="00947347">
        <w:rPr>
          <w:b/>
          <w:sz w:val="28"/>
          <w:szCs w:val="28"/>
          <w:u w:val="single"/>
        </w:rPr>
        <w:t>.0</w:t>
      </w:r>
      <w:r w:rsidR="000A297C">
        <w:rPr>
          <w:b/>
          <w:sz w:val="28"/>
          <w:szCs w:val="28"/>
          <w:u w:val="single"/>
        </w:rPr>
        <w:t>5</w:t>
      </w:r>
      <w:r w:rsidR="00C12A29" w:rsidRPr="00947347">
        <w:rPr>
          <w:b/>
          <w:sz w:val="28"/>
          <w:szCs w:val="28"/>
          <w:u w:val="single"/>
        </w:rPr>
        <w:t>.201</w:t>
      </w:r>
      <w:r w:rsidR="002964BA" w:rsidRPr="00947347">
        <w:rPr>
          <w:b/>
          <w:sz w:val="28"/>
          <w:szCs w:val="28"/>
          <w:u w:val="single"/>
        </w:rPr>
        <w:t>2</w:t>
      </w:r>
      <w:r w:rsidR="007240E1" w:rsidRPr="00947347">
        <w:rPr>
          <w:b/>
          <w:sz w:val="28"/>
          <w:szCs w:val="28"/>
          <w:u w:val="single"/>
        </w:rPr>
        <w:t xml:space="preserve"> </w:t>
      </w:r>
      <w:r w:rsidRPr="00947347">
        <w:rPr>
          <w:b/>
          <w:sz w:val="28"/>
          <w:szCs w:val="28"/>
          <w:u w:val="single"/>
        </w:rPr>
        <w:t xml:space="preserve">№ </w:t>
      </w:r>
      <w:r w:rsidR="000A297C">
        <w:rPr>
          <w:b/>
          <w:sz w:val="28"/>
          <w:szCs w:val="28"/>
          <w:u w:val="single"/>
        </w:rPr>
        <w:t>908</w:t>
      </w:r>
      <w:r w:rsidR="004664C9" w:rsidRPr="00947347">
        <w:rPr>
          <w:b/>
          <w:sz w:val="28"/>
          <w:szCs w:val="28"/>
          <w:u w:val="single"/>
        </w:rPr>
        <w:t>п</w:t>
      </w:r>
    </w:p>
    <w:p w:rsidR="00B75ECB" w:rsidRPr="00947347" w:rsidRDefault="00891C78" w:rsidP="00947347">
      <w:pPr>
        <w:spacing w:after="480"/>
        <w:ind w:left="709"/>
        <w:rPr>
          <w:sz w:val="20"/>
        </w:rPr>
      </w:pPr>
      <w:r w:rsidRPr="00947347">
        <w:rPr>
          <w:sz w:val="20"/>
        </w:rPr>
        <w:t>п</w:t>
      </w:r>
      <w:r w:rsidR="00B52399" w:rsidRPr="00947347">
        <w:rPr>
          <w:sz w:val="20"/>
        </w:rPr>
        <w:t xml:space="preserve">. </w:t>
      </w:r>
      <w:r w:rsidRPr="00947347">
        <w:rPr>
          <w:sz w:val="20"/>
        </w:rPr>
        <w:t>Искателей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</w:tblGrid>
      <w:tr w:rsidR="00E65049" w:rsidRPr="00947347" w:rsidTr="00C85297">
        <w:tc>
          <w:tcPr>
            <w:tcW w:w="2943" w:type="dxa"/>
          </w:tcPr>
          <w:p w:rsidR="00E65049" w:rsidRPr="00947347" w:rsidRDefault="00E65049" w:rsidP="00947347">
            <w:pPr>
              <w:ind w:right="33"/>
              <w:jc w:val="both"/>
              <w:rPr>
                <w:sz w:val="22"/>
                <w:szCs w:val="22"/>
              </w:rPr>
            </w:pPr>
            <w:r w:rsidRPr="00947347">
              <w:rPr>
                <w:sz w:val="22"/>
                <w:szCs w:val="22"/>
              </w:rPr>
              <w:t xml:space="preserve">Об утверждении </w:t>
            </w:r>
            <w:r w:rsidR="00891C78" w:rsidRPr="00947347">
              <w:rPr>
                <w:sz w:val="22"/>
                <w:szCs w:val="22"/>
              </w:rPr>
              <w:t>П</w:t>
            </w:r>
            <w:r w:rsidRPr="00947347">
              <w:rPr>
                <w:sz w:val="22"/>
                <w:szCs w:val="22"/>
              </w:rPr>
              <w:t>о</w:t>
            </w:r>
            <w:r w:rsidR="000B04F8" w:rsidRPr="00947347">
              <w:rPr>
                <w:sz w:val="22"/>
                <w:szCs w:val="22"/>
              </w:rPr>
              <w:t xml:space="preserve">рядка </w:t>
            </w:r>
            <w:r w:rsidR="00C85297" w:rsidRPr="00947347">
              <w:rPr>
                <w:sz w:val="22"/>
                <w:szCs w:val="22"/>
              </w:rPr>
              <w:t>п</w:t>
            </w:r>
            <w:r w:rsidR="00C715DE">
              <w:rPr>
                <w:sz w:val="22"/>
                <w:szCs w:val="22"/>
              </w:rPr>
              <w:t>р</w:t>
            </w:r>
            <w:r w:rsidR="00C85297" w:rsidRPr="00947347">
              <w:rPr>
                <w:sz w:val="22"/>
                <w:szCs w:val="22"/>
              </w:rPr>
              <w:t>оведения</w:t>
            </w:r>
            <w:r w:rsidR="000B04F8" w:rsidRPr="00947347">
              <w:rPr>
                <w:sz w:val="22"/>
                <w:szCs w:val="22"/>
              </w:rPr>
              <w:t xml:space="preserve"> кон</w:t>
            </w:r>
            <w:r w:rsidRPr="00947347">
              <w:rPr>
                <w:sz w:val="22"/>
                <w:szCs w:val="22"/>
              </w:rPr>
              <w:t>курс</w:t>
            </w:r>
            <w:r w:rsidR="00C85297" w:rsidRPr="00947347">
              <w:rPr>
                <w:sz w:val="22"/>
                <w:szCs w:val="22"/>
              </w:rPr>
              <w:t>а</w:t>
            </w:r>
            <w:r w:rsidRPr="00947347">
              <w:rPr>
                <w:sz w:val="22"/>
                <w:szCs w:val="22"/>
              </w:rPr>
              <w:t xml:space="preserve"> «Лучший предприниматель </w:t>
            </w:r>
            <w:r w:rsidR="00E03FFB" w:rsidRPr="00947347">
              <w:rPr>
                <w:sz w:val="22"/>
                <w:szCs w:val="22"/>
              </w:rPr>
              <w:t xml:space="preserve">года </w:t>
            </w:r>
            <w:r w:rsidRPr="00947347">
              <w:rPr>
                <w:sz w:val="22"/>
                <w:szCs w:val="22"/>
              </w:rPr>
              <w:t>Заполярн</w:t>
            </w:r>
            <w:r w:rsidR="002964BA" w:rsidRPr="00947347">
              <w:rPr>
                <w:sz w:val="22"/>
                <w:szCs w:val="22"/>
              </w:rPr>
              <w:t>ого</w:t>
            </w:r>
            <w:r w:rsidRPr="00947347">
              <w:rPr>
                <w:sz w:val="22"/>
                <w:szCs w:val="22"/>
              </w:rPr>
              <w:t xml:space="preserve"> район</w:t>
            </w:r>
            <w:r w:rsidR="002964BA" w:rsidRPr="00947347">
              <w:rPr>
                <w:sz w:val="22"/>
                <w:szCs w:val="22"/>
              </w:rPr>
              <w:t>а</w:t>
            </w:r>
            <w:r w:rsidRPr="00947347">
              <w:rPr>
                <w:sz w:val="22"/>
                <w:szCs w:val="22"/>
              </w:rPr>
              <w:t>»</w:t>
            </w:r>
          </w:p>
        </w:tc>
      </w:tr>
    </w:tbl>
    <w:p w:rsidR="00322D14" w:rsidRPr="00947347" w:rsidRDefault="00322D14" w:rsidP="00947347">
      <w:pPr>
        <w:rPr>
          <w:sz w:val="26"/>
          <w:szCs w:val="26"/>
        </w:rPr>
      </w:pPr>
    </w:p>
    <w:p w:rsidR="007240E1" w:rsidRPr="00947347" w:rsidRDefault="007240E1" w:rsidP="00947347">
      <w:pPr>
        <w:rPr>
          <w:sz w:val="26"/>
          <w:szCs w:val="26"/>
        </w:rPr>
      </w:pPr>
    </w:p>
    <w:p w:rsidR="00F96B5E" w:rsidRPr="00947347" w:rsidRDefault="00E65049" w:rsidP="00947347">
      <w:pPr>
        <w:ind w:firstLine="851"/>
        <w:jc w:val="both"/>
        <w:rPr>
          <w:sz w:val="26"/>
          <w:szCs w:val="26"/>
        </w:rPr>
      </w:pPr>
      <w:proofErr w:type="gramStart"/>
      <w:r w:rsidRPr="00947347">
        <w:rPr>
          <w:spacing w:val="-4"/>
          <w:sz w:val="26"/>
          <w:szCs w:val="26"/>
        </w:rPr>
        <w:t>В соответствии с Федеральным законом от 24 июля 2007 года № 209-ФЗ</w:t>
      </w:r>
      <w:r w:rsidRPr="00947347">
        <w:rPr>
          <w:sz w:val="26"/>
          <w:szCs w:val="26"/>
        </w:rPr>
        <w:t xml:space="preserve"> </w:t>
      </w:r>
      <w:r w:rsidR="00064173" w:rsidRPr="00947347">
        <w:rPr>
          <w:sz w:val="26"/>
          <w:szCs w:val="26"/>
        </w:rPr>
        <w:t xml:space="preserve">              </w:t>
      </w:r>
      <w:r w:rsidRPr="00947347">
        <w:rPr>
          <w:sz w:val="26"/>
          <w:szCs w:val="26"/>
        </w:rPr>
        <w:t>«О развитии малого и среднего предпринимательства в Российской Федерации»</w:t>
      </w:r>
      <w:r w:rsidRPr="00947347">
        <w:rPr>
          <w:spacing w:val="-4"/>
          <w:sz w:val="26"/>
          <w:szCs w:val="26"/>
        </w:rPr>
        <w:t xml:space="preserve">, </w:t>
      </w:r>
      <w:r w:rsidR="00C715DE">
        <w:rPr>
          <w:spacing w:val="-4"/>
          <w:sz w:val="26"/>
          <w:szCs w:val="26"/>
        </w:rPr>
        <w:t xml:space="preserve">в рамках реализации долгосрочной целевой программы </w:t>
      </w:r>
      <w:r w:rsidR="00C715DE" w:rsidRPr="00947347">
        <w:rPr>
          <w:spacing w:val="-4"/>
          <w:sz w:val="26"/>
          <w:szCs w:val="26"/>
        </w:rPr>
        <w:t>«Развитие малого и среднего предпринимательства на территории муниципального района «Заполярный район» на 2012 - 2014 годы»</w:t>
      </w:r>
      <w:r w:rsidR="00C715DE">
        <w:rPr>
          <w:spacing w:val="-4"/>
          <w:sz w:val="26"/>
          <w:szCs w:val="26"/>
        </w:rPr>
        <w:t>, утвержденн</w:t>
      </w:r>
      <w:r w:rsidR="00963C78">
        <w:rPr>
          <w:spacing w:val="-4"/>
          <w:sz w:val="26"/>
          <w:szCs w:val="26"/>
        </w:rPr>
        <w:t>ой</w:t>
      </w:r>
      <w:r w:rsidR="00C715DE">
        <w:rPr>
          <w:spacing w:val="-4"/>
          <w:sz w:val="26"/>
          <w:szCs w:val="26"/>
        </w:rPr>
        <w:t xml:space="preserve"> п</w:t>
      </w:r>
      <w:r w:rsidR="002964BA" w:rsidRPr="00947347">
        <w:rPr>
          <w:spacing w:val="-4"/>
          <w:sz w:val="26"/>
          <w:szCs w:val="26"/>
        </w:rPr>
        <w:t>остановлением Администрации муниципального района «Заполярный район» от 10.10.2011 № 1518п</w:t>
      </w:r>
      <w:r w:rsidR="00F96B5E" w:rsidRPr="00947347">
        <w:rPr>
          <w:sz w:val="26"/>
          <w:szCs w:val="26"/>
        </w:rPr>
        <w:t>, Администрация муниципального района «Заполярный район» ПОСТАНОВЛЯЕТ:</w:t>
      </w:r>
      <w:proofErr w:type="gramEnd"/>
    </w:p>
    <w:p w:rsidR="00F96B5E" w:rsidRPr="00947347" w:rsidRDefault="00F96B5E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 xml:space="preserve">1. Утвердить </w:t>
      </w:r>
      <w:r w:rsidR="000B04F8" w:rsidRPr="00947347">
        <w:rPr>
          <w:sz w:val="26"/>
          <w:szCs w:val="26"/>
        </w:rPr>
        <w:t>Порядок</w:t>
      </w:r>
      <w:r w:rsidRPr="00947347">
        <w:rPr>
          <w:sz w:val="26"/>
          <w:szCs w:val="26"/>
        </w:rPr>
        <w:t xml:space="preserve"> </w:t>
      </w:r>
      <w:r w:rsidR="00C85297" w:rsidRPr="00947347">
        <w:rPr>
          <w:sz w:val="26"/>
          <w:szCs w:val="26"/>
        </w:rPr>
        <w:t>п</w:t>
      </w:r>
      <w:r w:rsidR="00B74113">
        <w:rPr>
          <w:sz w:val="26"/>
          <w:szCs w:val="26"/>
        </w:rPr>
        <w:t>р</w:t>
      </w:r>
      <w:r w:rsidR="00C85297" w:rsidRPr="00947347">
        <w:rPr>
          <w:sz w:val="26"/>
          <w:szCs w:val="26"/>
        </w:rPr>
        <w:t xml:space="preserve">оведения конкурса </w:t>
      </w:r>
      <w:r w:rsidR="002964BA" w:rsidRPr="00947347">
        <w:rPr>
          <w:sz w:val="26"/>
          <w:szCs w:val="26"/>
        </w:rPr>
        <w:t>«Лучший предприниматель года Заполярного района»</w:t>
      </w:r>
      <w:r w:rsidR="007769D6" w:rsidRPr="00947347">
        <w:rPr>
          <w:sz w:val="26"/>
          <w:szCs w:val="26"/>
        </w:rPr>
        <w:t xml:space="preserve"> </w:t>
      </w:r>
      <w:r w:rsidRPr="00947347">
        <w:rPr>
          <w:sz w:val="26"/>
          <w:szCs w:val="26"/>
        </w:rPr>
        <w:t xml:space="preserve">(Приложение </w:t>
      </w:r>
      <w:r w:rsidR="007769D6" w:rsidRPr="00947347">
        <w:rPr>
          <w:sz w:val="26"/>
          <w:szCs w:val="26"/>
        </w:rPr>
        <w:t>№</w:t>
      </w:r>
      <w:r w:rsidRPr="00947347">
        <w:rPr>
          <w:sz w:val="26"/>
          <w:szCs w:val="26"/>
        </w:rPr>
        <w:t xml:space="preserve"> 1).</w:t>
      </w:r>
    </w:p>
    <w:p w:rsidR="00F96B5E" w:rsidRPr="00947347" w:rsidRDefault="000709BD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 xml:space="preserve">2. </w:t>
      </w:r>
      <w:r w:rsidR="002964BA" w:rsidRPr="00947347">
        <w:rPr>
          <w:sz w:val="26"/>
          <w:szCs w:val="26"/>
        </w:rPr>
        <w:t>Признать утратившим силу</w:t>
      </w:r>
      <w:r w:rsidR="002964BA" w:rsidRPr="00947347">
        <w:rPr>
          <w:bCs/>
          <w:sz w:val="26"/>
          <w:szCs w:val="26"/>
        </w:rPr>
        <w:t xml:space="preserve"> постановление Администрации муниципального района «Заполярный район» от 08.11.2010 № 1373 </w:t>
      </w:r>
      <w:proofErr w:type="gramStart"/>
      <w:r w:rsidR="002964BA" w:rsidRPr="00947347">
        <w:rPr>
          <w:bCs/>
          <w:sz w:val="26"/>
          <w:szCs w:val="26"/>
        </w:rPr>
        <w:t>п</w:t>
      </w:r>
      <w:proofErr w:type="gramEnd"/>
      <w:r w:rsidR="002964BA" w:rsidRPr="00947347">
        <w:rPr>
          <w:bCs/>
          <w:sz w:val="26"/>
          <w:szCs w:val="26"/>
        </w:rPr>
        <w:t xml:space="preserve"> «Об утверждении Положения о порядке проведения ежегодного конкурса </w:t>
      </w:r>
      <w:r w:rsidR="009C7A60" w:rsidRPr="00947347">
        <w:rPr>
          <w:bCs/>
          <w:sz w:val="26"/>
          <w:szCs w:val="26"/>
        </w:rPr>
        <w:t>«Лучший предприниматель года Заполярного района</w:t>
      </w:r>
      <w:r w:rsidR="002964BA" w:rsidRPr="00947347">
        <w:rPr>
          <w:bCs/>
          <w:sz w:val="26"/>
          <w:szCs w:val="26"/>
        </w:rPr>
        <w:t>».</w:t>
      </w:r>
    </w:p>
    <w:p w:rsidR="007769D6" w:rsidRPr="00947347" w:rsidRDefault="00104FCD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>3</w:t>
      </w:r>
      <w:r w:rsidR="00F96B5E" w:rsidRPr="00947347">
        <w:rPr>
          <w:sz w:val="26"/>
          <w:szCs w:val="26"/>
        </w:rPr>
        <w:t xml:space="preserve">. </w:t>
      </w:r>
      <w:r w:rsidR="007769D6" w:rsidRPr="00947347">
        <w:rPr>
          <w:sz w:val="26"/>
          <w:szCs w:val="26"/>
        </w:rPr>
        <w:t>Настоящее постановление подлежит официальному опубликованию.</w:t>
      </w:r>
    </w:p>
    <w:p w:rsidR="00E03FFB" w:rsidRPr="00947347" w:rsidRDefault="00E03FFB" w:rsidP="00947347">
      <w:pPr>
        <w:shd w:val="clear" w:color="auto" w:fill="FFFFFF"/>
        <w:jc w:val="both"/>
        <w:rPr>
          <w:sz w:val="26"/>
          <w:szCs w:val="26"/>
        </w:rPr>
      </w:pPr>
    </w:p>
    <w:p w:rsidR="00E03FFB" w:rsidRPr="00947347" w:rsidRDefault="00E03FFB" w:rsidP="00947347">
      <w:pPr>
        <w:shd w:val="clear" w:color="auto" w:fill="FFFFFF"/>
        <w:jc w:val="both"/>
        <w:rPr>
          <w:sz w:val="26"/>
          <w:szCs w:val="26"/>
        </w:rPr>
      </w:pPr>
    </w:p>
    <w:p w:rsidR="00E03FFB" w:rsidRPr="00947347" w:rsidRDefault="00E03FFB" w:rsidP="00947347">
      <w:pPr>
        <w:shd w:val="clear" w:color="auto" w:fill="FFFFFF"/>
        <w:jc w:val="both"/>
        <w:rPr>
          <w:sz w:val="26"/>
          <w:szCs w:val="26"/>
        </w:rPr>
      </w:pPr>
    </w:p>
    <w:p w:rsidR="00C9473B" w:rsidRPr="00947347" w:rsidRDefault="00C9473B" w:rsidP="00947347">
      <w:pPr>
        <w:shd w:val="clear" w:color="auto" w:fill="FFFFFF"/>
        <w:jc w:val="both"/>
        <w:rPr>
          <w:sz w:val="26"/>
          <w:szCs w:val="26"/>
        </w:rPr>
      </w:pPr>
      <w:r w:rsidRPr="00947347">
        <w:rPr>
          <w:sz w:val="26"/>
          <w:szCs w:val="26"/>
        </w:rPr>
        <w:t>Первый заместитель</w:t>
      </w:r>
    </w:p>
    <w:p w:rsidR="00E65049" w:rsidRPr="00947347" w:rsidRDefault="00211E4C" w:rsidP="00947347">
      <w:pPr>
        <w:shd w:val="clear" w:color="auto" w:fill="FFFFFF"/>
        <w:jc w:val="both"/>
        <w:rPr>
          <w:sz w:val="26"/>
          <w:szCs w:val="26"/>
        </w:rPr>
      </w:pPr>
      <w:r w:rsidRPr="00947347">
        <w:rPr>
          <w:sz w:val="26"/>
          <w:szCs w:val="26"/>
        </w:rPr>
        <w:t>г</w:t>
      </w:r>
      <w:r w:rsidR="00E65049" w:rsidRPr="00947347">
        <w:rPr>
          <w:sz w:val="26"/>
          <w:szCs w:val="26"/>
        </w:rPr>
        <w:t>лав</w:t>
      </w:r>
      <w:r w:rsidRPr="00947347">
        <w:rPr>
          <w:sz w:val="26"/>
          <w:szCs w:val="26"/>
        </w:rPr>
        <w:t>ы</w:t>
      </w:r>
      <w:r w:rsidR="00E65049" w:rsidRPr="00947347">
        <w:rPr>
          <w:sz w:val="26"/>
          <w:szCs w:val="26"/>
        </w:rPr>
        <w:t xml:space="preserve"> муниципального района </w:t>
      </w:r>
    </w:p>
    <w:p w:rsidR="00E65049" w:rsidRPr="00947347" w:rsidRDefault="00E65049" w:rsidP="00947347">
      <w:pPr>
        <w:shd w:val="clear" w:color="auto" w:fill="FFFFFF"/>
        <w:ind w:right="-2"/>
        <w:jc w:val="both"/>
        <w:rPr>
          <w:sz w:val="26"/>
          <w:szCs w:val="26"/>
        </w:rPr>
      </w:pPr>
      <w:r w:rsidRPr="00947347">
        <w:rPr>
          <w:sz w:val="26"/>
          <w:szCs w:val="26"/>
        </w:rPr>
        <w:t xml:space="preserve">«Заполярный район»                                                        </w:t>
      </w:r>
      <w:r w:rsidR="005504D9" w:rsidRPr="00947347">
        <w:rPr>
          <w:sz w:val="26"/>
          <w:szCs w:val="26"/>
        </w:rPr>
        <w:t xml:space="preserve">            </w:t>
      </w:r>
      <w:r w:rsidR="00E03FFB" w:rsidRPr="00947347">
        <w:rPr>
          <w:sz w:val="26"/>
          <w:szCs w:val="26"/>
        </w:rPr>
        <w:t xml:space="preserve">    </w:t>
      </w:r>
      <w:r w:rsidRPr="00947347">
        <w:rPr>
          <w:sz w:val="26"/>
          <w:szCs w:val="26"/>
        </w:rPr>
        <w:t xml:space="preserve">             </w:t>
      </w:r>
      <w:r w:rsidR="00211E4C" w:rsidRPr="00947347">
        <w:rPr>
          <w:sz w:val="26"/>
          <w:szCs w:val="26"/>
        </w:rPr>
        <w:t>В</w:t>
      </w:r>
      <w:r w:rsidRPr="00947347">
        <w:rPr>
          <w:sz w:val="26"/>
          <w:szCs w:val="26"/>
        </w:rPr>
        <w:t>.</w:t>
      </w:r>
      <w:r w:rsidR="00211E4C" w:rsidRPr="00947347">
        <w:rPr>
          <w:sz w:val="26"/>
          <w:szCs w:val="26"/>
        </w:rPr>
        <w:t>К</w:t>
      </w:r>
      <w:r w:rsidRPr="00947347">
        <w:rPr>
          <w:sz w:val="26"/>
          <w:szCs w:val="26"/>
        </w:rPr>
        <w:t>. Безумов</w:t>
      </w:r>
    </w:p>
    <w:p w:rsidR="00F32344" w:rsidRPr="00947347" w:rsidRDefault="00F32344" w:rsidP="00947347">
      <w:pPr>
        <w:shd w:val="clear" w:color="auto" w:fill="FFFFFF"/>
        <w:ind w:right="-2"/>
        <w:jc w:val="both"/>
        <w:rPr>
          <w:sz w:val="26"/>
          <w:szCs w:val="26"/>
        </w:rPr>
      </w:pPr>
    </w:p>
    <w:p w:rsidR="00F32344" w:rsidRPr="00947347" w:rsidRDefault="00F32344" w:rsidP="00947347">
      <w:pPr>
        <w:shd w:val="clear" w:color="auto" w:fill="FFFFFF"/>
        <w:ind w:right="-2"/>
        <w:jc w:val="both"/>
        <w:rPr>
          <w:sz w:val="26"/>
          <w:szCs w:val="26"/>
        </w:rPr>
      </w:pPr>
    </w:p>
    <w:p w:rsidR="00F32344" w:rsidRPr="00947347" w:rsidRDefault="00F32344" w:rsidP="00947347">
      <w:pPr>
        <w:shd w:val="clear" w:color="auto" w:fill="FFFFFF"/>
        <w:ind w:right="-2"/>
        <w:jc w:val="both"/>
        <w:rPr>
          <w:sz w:val="26"/>
          <w:szCs w:val="26"/>
        </w:rPr>
      </w:pPr>
    </w:p>
    <w:p w:rsidR="00913E3E" w:rsidRPr="00947347" w:rsidRDefault="00913E3E" w:rsidP="00947347">
      <w:pPr>
        <w:shd w:val="clear" w:color="auto" w:fill="FFFFFF"/>
        <w:ind w:right="-2"/>
        <w:jc w:val="both"/>
        <w:rPr>
          <w:sz w:val="26"/>
          <w:szCs w:val="26"/>
        </w:rPr>
      </w:pPr>
    </w:p>
    <w:p w:rsidR="002964BA" w:rsidRPr="00947347" w:rsidRDefault="002964BA" w:rsidP="00947347">
      <w:pPr>
        <w:shd w:val="clear" w:color="auto" w:fill="FFFFFF"/>
        <w:ind w:right="-2"/>
        <w:jc w:val="both"/>
        <w:rPr>
          <w:sz w:val="26"/>
          <w:szCs w:val="26"/>
        </w:rPr>
      </w:pPr>
    </w:p>
    <w:p w:rsidR="002964BA" w:rsidRPr="00947347" w:rsidRDefault="002964BA" w:rsidP="00947347">
      <w:pPr>
        <w:shd w:val="clear" w:color="auto" w:fill="FFFFFF"/>
        <w:ind w:right="-2"/>
        <w:jc w:val="both"/>
        <w:rPr>
          <w:sz w:val="26"/>
          <w:szCs w:val="26"/>
        </w:rPr>
      </w:pPr>
    </w:p>
    <w:p w:rsidR="002964BA" w:rsidRPr="00947347" w:rsidRDefault="002964BA" w:rsidP="00947347">
      <w:pPr>
        <w:shd w:val="clear" w:color="auto" w:fill="FFFFFF"/>
        <w:ind w:right="-2"/>
        <w:jc w:val="both"/>
        <w:rPr>
          <w:sz w:val="26"/>
          <w:szCs w:val="26"/>
        </w:rPr>
      </w:pPr>
    </w:p>
    <w:p w:rsidR="00913E3E" w:rsidRPr="00947347" w:rsidRDefault="00913E3E" w:rsidP="00947347">
      <w:pPr>
        <w:shd w:val="clear" w:color="auto" w:fill="FFFFFF"/>
        <w:ind w:right="-2"/>
        <w:jc w:val="both"/>
        <w:rPr>
          <w:sz w:val="26"/>
          <w:szCs w:val="26"/>
        </w:rPr>
      </w:pPr>
    </w:p>
    <w:p w:rsidR="00913E3E" w:rsidRPr="00947347" w:rsidRDefault="00913E3E" w:rsidP="00947347">
      <w:pPr>
        <w:shd w:val="clear" w:color="auto" w:fill="FFFFFF"/>
        <w:ind w:right="-2"/>
        <w:jc w:val="both"/>
        <w:rPr>
          <w:sz w:val="26"/>
          <w:szCs w:val="26"/>
        </w:rPr>
      </w:pPr>
    </w:p>
    <w:p w:rsidR="00913E3E" w:rsidRPr="00947347" w:rsidRDefault="00913E3E" w:rsidP="00947347">
      <w:pPr>
        <w:shd w:val="clear" w:color="auto" w:fill="FFFFFF"/>
        <w:ind w:right="-2"/>
        <w:jc w:val="both"/>
        <w:rPr>
          <w:sz w:val="26"/>
          <w:szCs w:val="26"/>
        </w:rPr>
      </w:pPr>
    </w:p>
    <w:p w:rsidR="00AD7E7C" w:rsidRPr="00947347" w:rsidRDefault="00AD7E7C" w:rsidP="00947347">
      <w:pPr>
        <w:shd w:val="clear" w:color="auto" w:fill="FFFFFF"/>
        <w:ind w:right="-2"/>
        <w:jc w:val="both"/>
        <w:rPr>
          <w:sz w:val="26"/>
          <w:szCs w:val="26"/>
        </w:rPr>
      </w:pPr>
    </w:p>
    <w:p w:rsidR="00AD7E7C" w:rsidRDefault="00AD7E7C" w:rsidP="00947347">
      <w:pPr>
        <w:shd w:val="clear" w:color="auto" w:fill="FFFFFF"/>
        <w:ind w:right="-2"/>
        <w:jc w:val="both"/>
        <w:rPr>
          <w:sz w:val="26"/>
          <w:szCs w:val="26"/>
        </w:rPr>
      </w:pPr>
    </w:p>
    <w:p w:rsidR="00947347" w:rsidRPr="00947347" w:rsidRDefault="00947347" w:rsidP="00947347">
      <w:pPr>
        <w:shd w:val="clear" w:color="auto" w:fill="FFFFFF"/>
        <w:ind w:right="-2"/>
        <w:jc w:val="both"/>
        <w:rPr>
          <w:sz w:val="26"/>
          <w:szCs w:val="26"/>
        </w:rPr>
      </w:pPr>
    </w:p>
    <w:p w:rsidR="00C9473B" w:rsidRPr="00947347" w:rsidRDefault="00C9473B" w:rsidP="00947347">
      <w:pPr>
        <w:shd w:val="clear" w:color="auto" w:fill="FFFFFF"/>
        <w:ind w:right="-2"/>
        <w:jc w:val="right"/>
        <w:rPr>
          <w:sz w:val="26"/>
          <w:szCs w:val="26"/>
        </w:rPr>
      </w:pPr>
      <w:r w:rsidRPr="00947347">
        <w:rPr>
          <w:sz w:val="26"/>
          <w:szCs w:val="26"/>
        </w:rPr>
        <w:lastRenderedPageBreak/>
        <w:t>Приложение</w:t>
      </w:r>
      <w:r w:rsidR="0020654F">
        <w:rPr>
          <w:sz w:val="26"/>
          <w:szCs w:val="26"/>
        </w:rPr>
        <w:t xml:space="preserve"> № 1</w:t>
      </w:r>
    </w:p>
    <w:p w:rsidR="00C9473B" w:rsidRPr="00947347" w:rsidRDefault="00C9473B" w:rsidP="00947347">
      <w:pPr>
        <w:shd w:val="clear" w:color="auto" w:fill="FFFFFF"/>
        <w:ind w:right="-2"/>
        <w:jc w:val="right"/>
        <w:rPr>
          <w:sz w:val="26"/>
          <w:szCs w:val="26"/>
        </w:rPr>
      </w:pPr>
      <w:r w:rsidRPr="00947347">
        <w:rPr>
          <w:sz w:val="26"/>
          <w:szCs w:val="26"/>
        </w:rPr>
        <w:t>к постановлению Администрации</w:t>
      </w:r>
    </w:p>
    <w:p w:rsidR="00C9473B" w:rsidRPr="00947347" w:rsidRDefault="00C9473B" w:rsidP="00947347">
      <w:pPr>
        <w:shd w:val="clear" w:color="auto" w:fill="FFFFFF"/>
        <w:ind w:right="-2"/>
        <w:jc w:val="right"/>
        <w:rPr>
          <w:sz w:val="26"/>
          <w:szCs w:val="26"/>
        </w:rPr>
      </w:pPr>
      <w:r w:rsidRPr="00947347">
        <w:rPr>
          <w:sz w:val="26"/>
          <w:szCs w:val="26"/>
        </w:rPr>
        <w:t>муниципального района</w:t>
      </w:r>
    </w:p>
    <w:p w:rsidR="00C9473B" w:rsidRPr="00947347" w:rsidRDefault="00C9473B" w:rsidP="00947347">
      <w:pPr>
        <w:shd w:val="clear" w:color="auto" w:fill="FFFFFF"/>
        <w:ind w:right="-2"/>
        <w:jc w:val="right"/>
        <w:rPr>
          <w:sz w:val="26"/>
          <w:szCs w:val="26"/>
        </w:rPr>
      </w:pPr>
      <w:r w:rsidRPr="00947347">
        <w:rPr>
          <w:sz w:val="26"/>
          <w:szCs w:val="26"/>
        </w:rPr>
        <w:t>«Заполярный район»</w:t>
      </w:r>
    </w:p>
    <w:p w:rsidR="00913E3E" w:rsidRPr="00947347" w:rsidRDefault="00C9473B" w:rsidP="00947347">
      <w:pPr>
        <w:shd w:val="clear" w:color="auto" w:fill="FFFFFF"/>
        <w:ind w:right="-2"/>
        <w:jc w:val="right"/>
        <w:rPr>
          <w:sz w:val="26"/>
          <w:szCs w:val="26"/>
        </w:rPr>
      </w:pPr>
      <w:r w:rsidRPr="00947347">
        <w:rPr>
          <w:sz w:val="26"/>
          <w:szCs w:val="26"/>
        </w:rPr>
        <w:t xml:space="preserve">от </w:t>
      </w:r>
      <w:r w:rsidR="000A297C">
        <w:rPr>
          <w:sz w:val="26"/>
          <w:szCs w:val="26"/>
        </w:rPr>
        <w:t>12</w:t>
      </w:r>
      <w:r w:rsidRPr="00947347">
        <w:rPr>
          <w:sz w:val="26"/>
          <w:szCs w:val="26"/>
        </w:rPr>
        <w:t>.0</w:t>
      </w:r>
      <w:r w:rsidR="000A297C">
        <w:rPr>
          <w:sz w:val="26"/>
          <w:szCs w:val="26"/>
        </w:rPr>
        <w:t>5</w:t>
      </w:r>
      <w:r w:rsidRPr="00947347">
        <w:rPr>
          <w:sz w:val="26"/>
          <w:szCs w:val="26"/>
        </w:rPr>
        <w:t xml:space="preserve">.2012 № </w:t>
      </w:r>
      <w:r w:rsidR="000A297C">
        <w:rPr>
          <w:sz w:val="26"/>
          <w:szCs w:val="26"/>
        </w:rPr>
        <w:t>9</w:t>
      </w:r>
      <w:r w:rsidRPr="00947347">
        <w:rPr>
          <w:sz w:val="26"/>
          <w:szCs w:val="26"/>
        </w:rPr>
        <w:t>0</w:t>
      </w:r>
      <w:r w:rsidR="000A297C">
        <w:rPr>
          <w:sz w:val="26"/>
          <w:szCs w:val="26"/>
        </w:rPr>
        <w:t>8</w:t>
      </w:r>
      <w:r w:rsidRPr="00947347">
        <w:rPr>
          <w:sz w:val="26"/>
          <w:szCs w:val="26"/>
        </w:rPr>
        <w:t>п</w:t>
      </w:r>
    </w:p>
    <w:p w:rsidR="00947347" w:rsidRDefault="00947347" w:rsidP="00947347">
      <w:pPr>
        <w:jc w:val="both"/>
        <w:rPr>
          <w:sz w:val="26"/>
          <w:szCs w:val="26"/>
        </w:rPr>
      </w:pPr>
    </w:p>
    <w:p w:rsidR="00BF79A1" w:rsidRPr="00947347" w:rsidRDefault="00BF79A1" w:rsidP="00947347">
      <w:pPr>
        <w:jc w:val="both"/>
        <w:rPr>
          <w:sz w:val="26"/>
          <w:szCs w:val="26"/>
        </w:rPr>
      </w:pPr>
    </w:p>
    <w:p w:rsidR="00B061DA" w:rsidRPr="00947347" w:rsidRDefault="00F32344" w:rsidP="00947347">
      <w:pPr>
        <w:jc w:val="center"/>
        <w:rPr>
          <w:b/>
          <w:sz w:val="26"/>
          <w:szCs w:val="26"/>
        </w:rPr>
      </w:pPr>
      <w:r w:rsidRPr="00947347">
        <w:rPr>
          <w:b/>
          <w:sz w:val="26"/>
          <w:szCs w:val="26"/>
        </w:rPr>
        <w:t>П</w:t>
      </w:r>
      <w:r w:rsidR="000B04F8" w:rsidRPr="00947347">
        <w:rPr>
          <w:b/>
          <w:sz w:val="26"/>
          <w:szCs w:val="26"/>
        </w:rPr>
        <w:t>ОРЯДОК</w:t>
      </w:r>
      <w:r w:rsidRPr="00947347">
        <w:rPr>
          <w:b/>
          <w:sz w:val="26"/>
          <w:szCs w:val="26"/>
        </w:rPr>
        <w:t xml:space="preserve"> </w:t>
      </w:r>
    </w:p>
    <w:p w:rsidR="00F32344" w:rsidRPr="00947347" w:rsidRDefault="00C85297" w:rsidP="00947347">
      <w:pPr>
        <w:jc w:val="center"/>
        <w:rPr>
          <w:b/>
          <w:sz w:val="26"/>
          <w:szCs w:val="26"/>
        </w:rPr>
      </w:pPr>
      <w:r w:rsidRPr="00947347">
        <w:rPr>
          <w:b/>
          <w:sz w:val="26"/>
          <w:szCs w:val="26"/>
        </w:rPr>
        <w:t xml:space="preserve">проведения конкурса </w:t>
      </w:r>
      <w:r w:rsidR="009C7A60" w:rsidRPr="00947347">
        <w:rPr>
          <w:b/>
          <w:sz w:val="26"/>
          <w:szCs w:val="26"/>
        </w:rPr>
        <w:t>«Лучший предприниматель года Заполярного района»</w:t>
      </w:r>
    </w:p>
    <w:p w:rsidR="00E61FFA" w:rsidRDefault="00E61FFA" w:rsidP="00E61FFA">
      <w:pPr>
        <w:jc w:val="center"/>
        <w:rPr>
          <w:sz w:val="26"/>
          <w:szCs w:val="26"/>
        </w:rPr>
      </w:pPr>
      <w:proofErr w:type="gramStart"/>
      <w:r w:rsidRPr="00E61FFA">
        <w:rPr>
          <w:sz w:val="26"/>
          <w:szCs w:val="26"/>
        </w:rPr>
        <w:t>(в редакции постановлени</w:t>
      </w:r>
      <w:r>
        <w:rPr>
          <w:sz w:val="26"/>
          <w:szCs w:val="26"/>
        </w:rPr>
        <w:t>я</w:t>
      </w:r>
      <w:r w:rsidRPr="00E61FFA">
        <w:rPr>
          <w:sz w:val="26"/>
          <w:szCs w:val="26"/>
        </w:rPr>
        <w:t xml:space="preserve"> Администрации муниципального района </w:t>
      </w:r>
      <w:proofErr w:type="gramEnd"/>
    </w:p>
    <w:p w:rsidR="00F32344" w:rsidRDefault="00E61FFA" w:rsidP="00E61FFA">
      <w:pPr>
        <w:jc w:val="center"/>
        <w:rPr>
          <w:sz w:val="26"/>
          <w:szCs w:val="26"/>
        </w:rPr>
      </w:pPr>
      <w:proofErr w:type="gramStart"/>
      <w:r w:rsidRPr="00E61FFA">
        <w:rPr>
          <w:sz w:val="26"/>
          <w:szCs w:val="26"/>
        </w:rPr>
        <w:t>«Заполярный район» от 22.05.2012 № 1009п</w:t>
      </w:r>
      <w:r>
        <w:rPr>
          <w:sz w:val="26"/>
          <w:szCs w:val="26"/>
        </w:rPr>
        <w:t>)</w:t>
      </w:r>
      <w:proofErr w:type="gramEnd"/>
    </w:p>
    <w:p w:rsidR="00E61FFA" w:rsidRPr="00947347" w:rsidRDefault="00E61FFA" w:rsidP="00E61FFA">
      <w:pPr>
        <w:jc w:val="center"/>
        <w:rPr>
          <w:sz w:val="26"/>
          <w:szCs w:val="26"/>
        </w:rPr>
      </w:pPr>
    </w:p>
    <w:p w:rsidR="009C7A60" w:rsidRPr="00947347" w:rsidRDefault="009C7A60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>Настоящ</w:t>
      </w:r>
      <w:r w:rsidR="00F90AC9" w:rsidRPr="00947347">
        <w:rPr>
          <w:sz w:val="26"/>
          <w:szCs w:val="26"/>
        </w:rPr>
        <w:t>ий</w:t>
      </w:r>
      <w:r w:rsidRPr="00947347">
        <w:rPr>
          <w:sz w:val="26"/>
          <w:szCs w:val="26"/>
        </w:rPr>
        <w:t xml:space="preserve"> По</w:t>
      </w:r>
      <w:r w:rsidR="00F90AC9" w:rsidRPr="00947347">
        <w:rPr>
          <w:sz w:val="26"/>
          <w:szCs w:val="26"/>
        </w:rPr>
        <w:t>рядок</w:t>
      </w:r>
      <w:r w:rsidRPr="00947347">
        <w:rPr>
          <w:sz w:val="26"/>
          <w:szCs w:val="26"/>
        </w:rPr>
        <w:t xml:space="preserve"> устанавливает порядок проведения конкурса «Лучший предприниматель года Заполярного района» (далее –</w:t>
      </w:r>
      <w:r w:rsidR="004E11AC" w:rsidRPr="00947347">
        <w:rPr>
          <w:sz w:val="26"/>
          <w:szCs w:val="26"/>
        </w:rPr>
        <w:t xml:space="preserve"> </w:t>
      </w:r>
      <w:r w:rsidR="00A2179B" w:rsidRPr="00947347">
        <w:rPr>
          <w:sz w:val="26"/>
          <w:szCs w:val="26"/>
        </w:rPr>
        <w:t>к</w:t>
      </w:r>
      <w:r w:rsidRPr="00947347">
        <w:rPr>
          <w:sz w:val="26"/>
          <w:szCs w:val="26"/>
        </w:rPr>
        <w:t>онкурс), определяет требования к участникам конкурса и конкурсной документации, критерии оценки участников конкурса, порядок по</w:t>
      </w:r>
      <w:r w:rsidR="0020654F">
        <w:rPr>
          <w:sz w:val="26"/>
          <w:szCs w:val="26"/>
        </w:rPr>
        <w:t>д</w:t>
      </w:r>
      <w:r w:rsidRPr="00947347">
        <w:rPr>
          <w:sz w:val="26"/>
          <w:szCs w:val="26"/>
        </w:rPr>
        <w:t>ведения и оформления итогов конкурса, награждения победителей.</w:t>
      </w:r>
    </w:p>
    <w:p w:rsidR="006F0612" w:rsidRPr="00947347" w:rsidRDefault="006F0612" w:rsidP="00947347">
      <w:pPr>
        <w:ind w:firstLine="851"/>
        <w:jc w:val="both"/>
        <w:rPr>
          <w:sz w:val="26"/>
          <w:szCs w:val="26"/>
        </w:rPr>
      </w:pPr>
    </w:p>
    <w:p w:rsidR="009A4313" w:rsidRPr="00947347" w:rsidRDefault="00AF67A1" w:rsidP="0094734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7347">
        <w:rPr>
          <w:rFonts w:ascii="Times New Roman" w:hAnsi="Times New Roman" w:cs="Times New Roman"/>
          <w:b/>
          <w:sz w:val="26"/>
          <w:szCs w:val="26"/>
        </w:rPr>
        <w:t>1</w:t>
      </w:r>
      <w:r w:rsidR="009A4313" w:rsidRPr="00947347">
        <w:rPr>
          <w:rFonts w:ascii="Times New Roman" w:hAnsi="Times New Roman" w:cs="Times New Roman"/>
          <w:b/>
          <w:sz w:val="26"/>
          <w:szCs w:val="26"/>
        </w:rPr>
        <w:t>. О</w:t>
      </w:r>
      <w:r w:rsidR="009C7A60" w:rsidRPr="00947347">
        <w:rPr>
          <w:rFonts w:ascii="Times New Roman" w:hAnsi="Times New Roman" w:cs="Times New Roman"/>
          <w:b/>
          <w:sz w:val="26"/>
          <w:szCs w:val="26"/>
        </w:rPr>
        <w:t>бщие положения</w:t>
      </w:r>
    </w:p>
    <w:p w:rsidR="00DE640E" w:rsidRPr="00947347" w:rsidRDefault="00DE640E" w:rsidP="0094734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E640E" w:rsidRPr="00947347" w:rsidRDefault="00DE640E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1.1. В настоящем </w:t>
      </w:r>
      <w:r w:rsidR="00104FCD" w:rsidRPr="00947347">
        <w:rPr>
          <w:rFonts w:ascii="Times New Roman" w:hAnsi="Times New Roman" w:cs="Times New Roman"/>
          <w:sz w:val="26"/>
          <w:szCs w:val="26"/>
        </w:rPr>
        <w:t>По</w:t>
      </w:r>
      <w:r w:rsidR="000B04F8" w:rsidRPr="00947347">
        <w:rPr>
          <w:rFonts w:ascii="Times New Roman" w:hAnsi="Times New Roman" w:cs="Times New Roman"/>
          <w:sz w:val="26"/>
          <w:szCs w:val="26"/>
        </w:rPr>
        <w:t>рядке</w:t>
      </w:r>
      <w:r w:rsidRPr="00947347">
        <w:rPr>
          <w:rFonts w:ascii="Times New Roman" w:hAnsi="Times New Roman" w:cs="Times New Roman"/>
          <w:sz w:val="26"/>
          <w:szCs w:val="26"/>
        </w:rPr>
        <w:t xml:space="preserve"> используются следующие понятия:</w:t>
      </w:r>
    </w:p>
    <w:p w:rsidR="009D7A5E" w:rsidRPr="00947347" w:rsidRDefault="009D7A5E" w:rsidP="00947347">
      <w:pPr>
        <w:ind w:firstLine="851"/>
        <w:jc w:val="both"/>
        <w:outlineLvl w:val="0"/>
        <w:rPr>
          <w:iCs/>
          <w:sz w:val="26"/>
          <w:szCs w:val="26"/>
        </w:rPr>
      </w:pPr>
      <w:proofErr w:type="gramStart"/>
      <w:r w:rsidRPr="00947347">
        <w:rPr>
          <w:sz w:val="26"/>
          <w:szCs w:val="26"/>
        </w:rPr>
        <w:t xml:space="preserve">- </w:t>
      </w:r>
      <w:r w:rsidR="009C7A60" w:rsidRPr="00947347">
        <w:rPr>
          <w:sz w:val="26"/>
          <w:szCs w:val="26"/>
        </w:rPr>
        <w:t xml:space="preserve">субъекты малого и среднего предпринимательства - 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лица, крестьянские (фермерские) хозяйства, соответствующие </w:t>
      </w:r>
      <w:r w:rsidR="0020654F">
        <w:rPr>
          <w:sz w:val="26"/>
          <w:szCs w:val="26"/>
        </w:rPr>
        <w:t>условиям</w:t>
      </w:r>
      <w:r w:rsidR="009C7A60" w:rsidRPr="00947347">
        <w:rPr>
          <w:sz w:val="26"/>
          <w:szCs w:val="26"/>
        </w:rPr>
        <w:t xml:space="preserve"> Федерального закона от 24.07.2007 № 209-ФЗ «О развитии малого и среднего предпринимательства в</w:t>
      </w:r>
      <w:proofErr w:type="gramEnd"/>
      <w:r w:rsidR="009C7A60" w:rsidRPr="00947347">
        <w:rPr>
          <w:sz w:val="26"/>
          <w:szCs w:val="26"/>
        </w:rPr>
        <w:t xml:space="preserve"> Российской Федерации» </w:t>
      </w:r>
      <w:r w:rsidR="00B30D6A" w:rsidRPr="00947347">
        <w:rPr>
          <w:iCs/>
          <w:sz w:val="26"/>
          <w:szCs w:val="26"/>
        </w:rPr>
        <w:t>(далее - Закон)</w:t>
      </w:r>
      <w:r w:rsidRPr="00947347">
        <w:rPr>
          <w:iCs/>
          <w:sz w:val="26"/>
          <w:szCs w:val="26"/>
        </w:rPr>
        <w:t>;</w:t>
      </w:r>
    </w:p>
    <w:p w:rsidR="00DE640E" w:rsidRPr="00947347" w:rsidRDefault="00DE640E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- участник </w:t>
      </w:r>
      <w:r w:rsidR="00A2179B" w:rsidRPr="00947347">
        <w:rPr>
          <w:rFonts w:ascii="Times New Roman" w:hAnsi="Times New Roman" w:cs="Times New Roman"/>
          <w:sz w:val="26"/>
          <w:szCs w:val="26"/>
        </w:rPr>
        <w:t>к</w:t>
      </w:r>
      <w:r w:rsidR="009D7A5E" w:rsidRPr="00947347">
        <w:rPr>
          <w:rFonts w:ascii="Times New Roman" w:hAnsi="Times New Roman" w:cs="Times New Roman"/>
          <w:sz w:val="26"/>
          <w:szCs w:val="26"/>
        </w:rPr>
        <w:t xml:space="preserve">онкурса </w:t>
      </w:r>
      <w:r w:rsidRPr="00947347">
        <w:rPr>
          <w:rFonts w:ascii="Times New Roman" w:hAnsi="Times New Roman" w:cs="Times New Roman"/>
          <w:sz w:val="26"/>
          <w:szCs w:val="26"/>
        </w:rPr>
        <w:t xml:space="preserve">- субъект малого и среднего предпринимательства, подавший </w:t>
      </w:r>
      <w:r w:rsidR="009D7A5E" w:rsidRPr="00947347">
        <w:rPr>
          <w:rFonts w:ascii="Times New Roman" w:hAnsi="Times New Roman" w:cs="Times New Roman"/>
          <w:sz w:val="26"/>
          <w:szCs w:val="26"/>
        </w:rPr>
        <w:t>заявку на участие в конкурсе</w:t>
      </w:r>
      <w:r w:rsidRPr="00947347">
        <w:rPr>
          <w:rFonts w:ascii="Times New Roman" w:hAnsi="Times New Roman" w:cs="Times New Roman"/>
          <w:sz w:val="26"/>
          <w:szCs w:val="26"/>
        </w:rPr>
        <w:t>;</w:t>
      </w:r>
    </w:p>
    <w:p w:rsidR="00DE640E" w:rsidRPr="00947347" w:rsidRDefault="00DE640E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- орг</w:t>
      </w:r>
      <w:r w:rsidR="00A22015" w:rsidRPr="00947347">
        <w:rPr>
          <w:rFonts w:ascii="Times New Roman" w:hAnsi="Times New Roman" w:cs="Times New Roman"/>
          <w:sz w:val="26"/>
          <w:szCs w:val="26"/>
        </w:rPr>
        <w:t>анизатор</w:t>
      </w:r>
      <w:r w:rsidRPr="00947347">
        <w:rPr>
          <w:rFonts w:ascii="Times New Roman" w:hAnsi="Times New Roman" w:cs="Times New Roman"/>
          <w:sz w:val="26"/>
          <w:szCs w:val="26"/>
        </w:rPr>
        <w:t xml:space="preserve"> </w:t>
      </w:r>
      <w:r w:rsidR="00A2179B" w:rsidRPr="00947347">
        <w:rPr>
          <w:rFonts w:ascii="Times New Roman" w:hAnsi="Times New Roman" w:cs="Times New Roman"/>
          <w:sz w:val="26"/>
          <w:szCs w:val="26"/>
        </w:rPr>
        <w:t>к</w:t>
      </w:r>
      <w:r w:rsidR="00C02F55" w:rsidRPr="00947347">
        <w:rPr>
          <w:rFonts w:ascii="Times New Roman" w:hAnsi="Times New Roman" w:cs="Times New Roman"/>
          <w:sz w:val="26"/>
          <w:szCs w:val="26"/>
        </w:rPr>
        <w:t xml:space="preserve">онкурса </w:t>
      </w:r>
      <w:r w:rsidRPr="00947347">
        <w:rPr>
          <w:rFonts w:ascii="Times New Roman" w:hAnsi="Times New Roman" w:cs="Times New Roman"/>
          <w:sz w:val="26"/>
          <w:szCs w:val="26"/>
        </w:rPr>
        <w:t>-</w:t>
      </w:r>
      <w:r w:rsidR="009D7A5E" w:rsidRPr="00947347">
        <w:rPr>
          <w:rFonts w:ascii="Times New Roman" w:hAnsi="Times New Roman" w:cs="Times New Roman"/>
          <w:sz w:val="26"/>
          <w:szCs w:val="26"/>
        </w:rPr>
        <w:t xml:space="preserve"> Управление экономики, прогнозирования и инвестиций Администрации муниципального района «Заполярный район</w:t>
      </w:r>
      <w:r w:rsidR="00104FCD" w:rsidRPr="00947347">
        <w:rPr>
          <w:rFonts w:ascii="Times New Roman" w:hAnsi="Times New Roman" w:cs="Times New Roman"/>
          <w:sz w:val="26"/>
          <w:szCs w:val="26"/>
        </w:rPr>
        <w:t>»</w:t>
      </w:r>
      <w:r w:rsidR="009D7A5E" w:rsidRPr="00947347">
        <w:rPr>
          <w:rFonts w:ascii="Times New Roman" w:hAnsi="Times New Roman" w:cs="Times New Roman"/>
          <w:sz w:val="26"/>
          <w:szCs w:val="26"/>
        </w:rPr>
        <w:t>;</w:t>
      </w:r>
    </w:p>
    <w:p w:rsidR="00DE640E" w:rsidRPr="00947347" w:rsidRDefault="00DE640E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>- уполномоченный орган</w:t>
      </w:r>
      <w:r w:rsidR="009D7A5E" w:rsidRPr="00947347">
        <w:rPr>
          <w:sz w:val="26"/>
          <w:szCs w:val="26"/>
        </w:rPr>
        <w:t xml:space="preserve"> - отдел бухгалтерского учета и отчетности Администрации муниципального района «Заполярный район»</w:t>
      </w:r>
      <w:r w:rsidR="009C7A60" w:rsidRPr="00947347">
        <w:rPr>
          <w:sz w:val="26"/>
          <w:szCs w:val="26"/>
        </w:rPr>
        <w:t>;</w:t>
      </w:r>
    </w:p>
    <w:p w:rsidR="009C7A60" w:rsidRPr="00947347" w:rsidRDefault="009C7A60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>- сельская местность - территория муниципального района «Заполярный район», за исключением территории МО «Городское поселение «Рабочий поселок Искателей»;</w:t>
      </w:r>
    </w:p>
    <w:p w:rsidR="009A4313" w:rsidRPr="00947347" w:rsidRDefault="009A4313" w:rsidP="00947347">
      <w:pPr>
        <w:ind w:firstLine="851"/>
        <w:jc w:val="both"/>
        <w:rPr>
          <w:sz w:val="26"/>
          <w:szCs w:val="26"/>
        </w:rPr>
      </w:pPr>
    </w:p>
    <w:p w:rsidR="00D56B46" w:rsidRPr="00947347" w:rsidRDefault="00AF67A1" w:rsidP="00947347">
      <w:pPr>
        <w:jc w:val="center"/>
        <w:rPr>
          <w:b/>
          <w:sz w:val="26"/>
          <w:szCs w:val="26"/>
        </w:rPr>
      </w:pPr>
      <w:r w:rsidRPr="00947347">
        <w:rPr>
          <w:b/>
          <w:sz w:val="26"/>
          <w:szCs w:val="26"/>
        </w:rPr>
        <w:t>2</w:t>
      </w:r>
      <w:r w:rsidR="006F0612" w:rsidRPr="00947347">
        <w:rPr>
          <w:b/>
          <w:sz w:val="26"/>
          <w:szCs w:val="26"/>
        </w:rPr>
        <w:t xml:space="preserve">. </w:t>
      </w:r>
      <w:r w:rsidR="009C7A60" w:rsidRPr="00947347">
        <w:rPr>
          <w:b/>
          <w:sz w:val="26"/>
          <w:szCs w:val="26"/>
        </w:rPr>
        <w:t>Цели и задачи конкурса</w:t>
      </w:r>
    </w:p>
    <w:p w:rsidR="003317B1" w:rsidRPr="00947347" w:rsidRDefault="003317B1" w:rsidP="00947347">
      <w:pPr>
        <w:jc w:val="center"/>
        <w:rPr>
          <w:b/>
          <w:sz w:val="26"/>
          <w:szCs w:val="26"/>
        </w:rPr>
      </w:pPr>
    </w:p>
    <w:p w:rsidR="00C02F55" w:rsidRPr="00947347" w:rsidRDefault="00C02F55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2.1. Цели </w:t>
      </w:r>
      <w:r w:rsidR="00A2179B" w:rsidRPr="00947347">
        <w:rPr>
          <w:rFonts w:ascii="Times New Roman" w:hAnsi="Times New Roman" w:cs="Times New Roman"/>
          <w:sz w:val="26"/>
          <w:szCs w:val="26"/>
        </w:rPr>
        <w:t>к</w:t>
      </w:r>
      <w:r w:rsidRPr="00947347">
        <w:rPr>
          <w:rFonts w:ascii="Times New Roman" w:hAnsi="Times New Roman" w:cs="Times New Roman"/>
          <w:sz w:val="26"/>
          <w:szCs w:val="26"/>
        </w:rPr>
        <w:t>онкурса:</w:t>
      </w:r>
    </w:p>
    <w:p w:rsidR="00C02F55" w:rsidRPr="00947347" w:rsidRDefault="00C02F55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- содействие развитию предпринимательской инициативы на территории муниципального района «Заполярный район»;</w:t>
      </w:r>
    </w:p>
    <w:p w:rsidR="00C02F55" w:rsidRPr="00947347" w:rsidRDefault="00C02F55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- выявление субъектов малого и среднего предпринимательства (далее – </w:t>
      </w:r>
      <w:proofErr w:type="spellStart"/>
      <w:r w:rsidRPr="00947347">
        <w:rPr>
          <w:rFonts w:ascii="Times New Roman" w:hAnsi="Times New Roman" w:cs="Times New Roman"/>
          <w:sz w:val="26"/>
          <w:szCs w:val="26"/>
        </w:rPr>
        <w:t>СМиСП</w:t>
      </w:r>
      <w:proofErr w:type="spellEnd"/>
      <w:r w:rsidRPr="00947347">
        <w:rPr>
          <w:rFonts w:ascii="Times New Roman" w:hAnsi="Times New Roman" w:cs="Times New Roman"/>
          <w:sz w:val="26"/>
          <w:szCs w:val="26"/>
        </w:rPr>
        <w:t>), добившихся наибольших успехов в своей деятельности;</w:t>
      </w:r>
    </w:p>
    <w:p w:rsidR="00C02F55" w:rsidRPr="00947347" w:rsidRDefault="00C02F55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- повышение общественной значимости предпринимательской деятельности посредством конкурсной оценки ее достижений;</w:t>
      </w:r>
    </w:p>
    <w:p w:rsidR="00C02F55" w:rsidRPr="00947347" w:rsidRDefault="00C02F55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lastRenderedPageBreak/>
        <w:t>- формирование благоприятного общественного мнения о предпринимателях муниципального образования, занятых в сфере малого бизнеса;</w:t>
      </w:r>
    </w:p>
    <w:p w:rsidR="00C02F55" w:rsidRPr="00947347" w:rsidRDefault="00C02F55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- формирование и укрепление предпринимательской этики;</w:t>
      </w:r>
    </w:p>
    <w:p w:rsidR="00C02F55" w:rsidRPr="00947347" w:rsidRDefault="00AD7E7C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- расширение и обобщение опыта предпринимательской деятельности на территории муниципального района «Заполярный район».</w:t>
      </w:r>
    </w:p>
    <w:p w:rsidR="00C02F55" w:rsidRPr="00947347" w:rsidRDefault="00C02F55" w:rsidP="0094734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2.2. Задачи </w:t>
      </w:r>
      <w:r w:rsidR="00A2179B" w:rsidRPr="00947347">
        <w:rPr>
          <w:rFonts w:ascii="Times New Roman" w:hAnsi="Times New Roman" w:cs="Times New Roman"/>
          <w:sz w:val="26"/>
          <w:szCs w:val="26"/>
        </w:rPr>
        <w:t>к</w:t>
      </w:r>
      <w:r w:rsidRPr="00947347">
        <w:rPr>
          <w:rFonts w:ascii="Times New Roman" w:hAnsi="Times New Roman" w:cs="Times New Roman"/>
          <w:sz w:val="26"/>
          <w:szCs w:val="26"/>
        </w:rPr>
        <w:t>онкурса:</w:t>
      </w:r>
    </w:p>
    <w:p w:rsidR="00C02F55" w:rsidRPr="00947347" w:rsidRDefault="00C02F55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- выявление и поощрение эффективно </w:t>
      </w:r>
      <w:proofErr w:type="gramStart"/>
      <w:r w:rsidRPr="00947347">
        <w:rPr>
          <w:rFonts w:ascii="Times New Roman" w:hAnsi="Times New Roman" w:cs="Times New Roman"/>
          <w:sz w:val="26"/>
          <w:szCs w:val="26"/>
        </w:rPr>
        <w:t>работающих</w:t>
      </w:r>
      <w:proofErr w:type="gramEnd"/>
      <w:r w:rsidRPr="009473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7347">
        <w:rPr>
          <w:rFonts w:ascii="Times New Roman" w:hAnsi="Times New Roman" w:cs="Times New Roman"/>
          <w:sz w:val="26"/>
          <w:szCs w:val="26"/>
        </w:rPr>
        <w:t>СМиСП</w:t>
      </w:r>
      <w:proofErr w:type="spellEnd"/>
      <w:r w:rsidRPr="00947347">
        <w:rPr>
          <w:rFonts w:ascii="Times New Roman" w:hAnsi="Times New Roman" w:cs="Times New Roman"/>
          <w:sz w:val="26"/>
          <w:szCs w:val="26"/>
        </w:rPr>
        <w:t>;</w:t>
      </w:r>
    </w:p>
    <w:p w:rsidR="00C02F55" w:rsidRPr="00947347" w:rsidRDefault="00C02F55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- привлечение внимания потенциальных инвесторов, широкой общественности к возможностям малого и среднего бизнеса;</w:t>
      </w:r>
    </w:p>
    <w:p w:rsidR="009C7A60" w:rsidRPr="00947347" w:rsidRDefault="00C02F55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- повышение качества услуг и культуры обслуживания.</w:t>
      </w:r>
    </w:p>
    <w:p w:rsidR="00C02F55" w:rsidRPr="00947347" w:rsidRDefault="00C02F55" w:rsidP="00947347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C2CD3" w:rsidRPr="00947347" w:rsidRDefault="00AF67A1" w:rsidP="00947347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7347">
        <w:rPr>
          <w:rFonts w:ascii="Times New Roman" w:hAnsi="Times New Roman" w:cs="Times New Roman"/>
          <w:b/>
          <w:sz w:val="26"/>
          <w:szCs w:val="26"/>
        </w:rPr>
        <w:t>3</w:t>
      </w:r>
      <w:r w:rsidR="004C2CD3" w:rsidRPr="00947347">
        <w:rPr>
          <w:rFonts w:ascii="Times New Roman" w:hAnsi="Times New Roman" w:cs="Times New Roman"/>
          <w:b/>
          <w:sz w:val="26"/>
          <w:szCs w:val="26"/>
        </w:rPr>
        <w:t>. У</w:t>
      </w:r>
      <w:r w:rsidR="004E11AC" w:rsidRPr="00947347">
        <w:rPr>
          <w:rFonts w:ascii="Times New Roman" w:hAnsi="Times New Roman" w:cs="Times New Roman"/>
          <w:b/>
          <w:sz w:val="26"/>
          <w:szCs w:val="26"/>
        </w:rPr>
        <w:t>частники конкурса</w:t>
      </w:r>
    </w:p>
    <w:p w:rsidR="004C2CD3" w:rsidRPr="00947347" w:rsidRDefault="004C2CD3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E11AC" w:rsidRPr="00947347" w:rsidRDefault="0061290E" w:rsidP="00947347">
      <w:pPr>
        <w:ind w:firstLine="851"/>
        <w:jc w:val="both"/>
        <w:outlineLvl w:val="1"/>
        <w:rPr>
          <w:sz w:val="26"/>
          <w:szCs w:val="26"/>
        </w:rPr>
      </w:pPr>
      <w:r w:rsidRPr="00947347">
        <w:rPr>
          <w:sz w:val="26"/>
          <w:szCs w:val="26"/>
        </w:rPr>
        <w:t>3</w:t>
      </w:r>
      <w:r w:rsidR="004C2CD3" w:rsidRPr="00947347">
        <w:rPr>
          <w:sz w:val="26"/>
          <w:szCs w:val="26"/>
        </w:rPr>
        <w:t xml:space="preserve">.1. </w:t>
      </w:r>
      <w:r w:rsidR="007473AB" w:rsidRPr="00947347">
        <w:rPr>
          <w:sz w:val="26"/>
          <w:szCs w:val="26"/>
        </w:rPr>
        <w:t>К у</w:t>
      </w:r>
      <w:r w:rsidR="00A2179B" w:rsidRPr="00947347">
        <w:rPr>
          <w:sz w:val="26"/>
          <w:szCs w:val="26"/>
        </w:rPr>
        <w:t>частию в к</w:t>
      </w:r>
      <w:r w:rsidR="004C2CD3" w:rsidRPr="00947347">
        <w:rPr>
          <w:sz w:val="26"/>
          <w:szCs w:val="26"/>
        </w:rPr>
        <w:t>онкурс</w:t>
      </w:r>
      <w:r w:rsidR="007473AB" w:rsidRPr="00947347">
        <w:rPr>
          <w:sz w:val="26"/>
          <w:szCs w:val="26"/>
        </w:rPr>
        <w:t>е</w:t>
      </w:r>
      <w:r w:rsidR="004C2CD3" w:rsidRPr="00947347">
        <w:rPr>
          <w:sz w:val="26"/>
          <w:szCs w:val="26"/>
        </w:rPr>
        <w:t xml:space="preserve"> </w:t>
      </w:r>
      <w:r w:rsidR="007473AB" w:rsidRPr="00947347">
        <w:rPr>
          <w:sz w:val="26"/>
          <w:szCs w:val="26"/>
        </w:rPr>
        <w:t>допускаются</w:t>
      </w:r>
      <w:r w:rsidR="004C2CD3" w:rsidRPr="00947347">
        <w:rPr>
          <w:sz w:val="26"/>
          <w:szCs w:val="26"/>
        </w:rPr>
        <w:t xml:space="preserve"> </w:t>
      </w:r>
      <w:proofErr w:type="spellStart"/>
      <w:r w:rsidR="004E11AC" w:rsidRPr="00947347">
        <w:rPr>
          <w:sz w:val="26"/>
          <w:szCs w:val="26"/>
        </w:rPr>
        <w:t>СМиСП</w:t>
      </w:r>
      <w:proofErr w:type="spellEnd"/>
      <w:r w:rsidR="004C2CD3" w:rsidRPr="00947347">
        <w:rPr>
          <w:sz w:val="26"/>
          <w:szCs w:val="26"/>
        </w:rPr>
        <w:t xml:space="preserve"> </w:t>
      </w:r>
      <w:proofErr w:type="gramStart"/>
      <w:r w:rsidR="004E11AC" w:rsidRPr="00947347">
        <w:rPr>
          <w:sz w:val="26"/>
          <w:szCs w:val="26"/>
        </w:rPr>
        <w:t>удовлетворяющие</w:t>
      </w:r>
      <w:proofErr w:type="gramEnd"/>
      <w:r w:rsidR="004E11AC" w:rsidRPr="00947347">
        <w:rPr>
          <w:sz w:val="26"/>
          <w:szCs w:val="26"/>
        </w:rPr>
        <w:t xml:space="preserve"> следующим критериям отбора:</w:t>
      </w:r>
    </w:p>
    <w:p w:rsidR="004E11AC" w:rsidRPr="00947347" w:rsidRDefault="004E11AC" w:rsidP="00947347">
      <w:pPr>
        <w:ind w:firstLine="851"/>
        <w:jc w:val="both"/>
        <w:outlineLvl w:val="1"/>
        <w:rPr>
          <w:sz w:val="26"/>
          <w:szCs w:val="26"/>
        </w:rPr>
      </w:pPr>
      <w:r w:rsidRPr="00947347">
        <w:rPr>
          <w:sz w:val="26"/>
          <w:szCs w:val="26"/>
        </w:rPr>
        <w:t>- участник конкурса должен состоять на учете в Межрайонной ИФНС № 4 по Архангельской области и НАО</w:t>
      </w:r>
      <w:r w:rsidR="007D3F90" w:rsidRPr="00947347">
        <w:rPr>
          <w:sz w:val="26"/>
          <w:szCs w:val="26"/>
        </w:rPr>
        <w:t xml:space="preserve"> б</w:t>
      </w:r>
      <w:r w:rsidR="00A2179B" w:rsidRPr="00947347">
        <w:rPr>
          <w:sz w:val="26"/>
          <w:szCs w:val="26"/>
        </w:rPr>
        <w:t>олее одного года до проведения к</w:t>
      </w:r>
      <w:r w:rsidR="007D3F90" w:rsidRPr="00947347">
        <w:rPr>
          <w:sz w:val="26"/>
          <w:szCs w:val="26"/>
        </w:rPr>
        <w:t>онкурса</w:t>
      </w:r>
      <w:r w:rsidRPr="00947347">
        <w:rPr>
          <w:sz w:val="26"/>
          <w:szCs w:val="26"/>
        </w:rPr>
        <w:t>;</w:t>
      </w:r>
    </w:p>
    <w:p w:rsidR="002906D8" w:rsidRPr="00947347" w:rsidRDefault="004E11AC" w:rsidP="00947347">
      <w:pPr>
        <w:ind w:firstLine="851"/>
        <w:jc w:val="both"/>
        <w:outlineLvl w:val="1"/>
        <w:rPr>
          <w:sz w:val="26"/>
          <w:szCs w:val="26"/>
        </w:rPr>
      </w:pPr>
      <w:r w:rsidRPr="00947347">
        <w:rPr>
          <w:sz w:val="26"/>
          <w:szCs w:val="26"/>
        </w:rPr>
        <w:t>- постоянно действующий исполнительный орган участника конкурса (место жительства для индивидуальных предпринимателей) должен находиться на территории муниципального образования «Муниципальный район «Заполярный район».</w:t>
      </w:r>
    </w:p>
    <w:p w:rsidR="00BB7D4B" w:rsidRPr="00947347" w:rsidRDefault="00BB7D4B" w:rsidP="00947347">
      <w:pPr>
        <w:ind w:firstLine="851"/>
        <w:jc w:val="both"/>
        <w:outlineLvl w:val="1"/>
        <w:rPr>
          <w:sz w:val="26"/>
          <w:szCs w:val="26"/>
        </w:rPr>
      </w:pPr>
    </w:p>
    <w:p w:rsidR="00AF67A1" w:rsidRPr="00947347" w:rsidRDefault="00AF67A1" w:rsidP="00947347">
      <w:pPr>
        <w:jc w:val="center"/>
        <w:outlineLvl w:val="1"/>
        <w:rPr>
          <w:b/>
          <w:sz w:val="26"/>
          <w:szCs w:val="26"/>
        </w:rPr>
      </w:pPr>
      <w:r w:rsidRPr="00947347">
        <w:rPr>
          <w:b/>
          <w:sz w:val="26"/>
          <w:szCs w:val="26"/>
        </w:rPr>
        <w:t xml:space="preserve">4. </w:t>
      </w:r>
      <w:r w:rsidR="00AD7E7C" w:rsidRPr="00947347">
        <w:rPr>
          <w:b/>
          <w:sz w:val="26"/>
          <w:szCs w:val="26"/>
        </w:rPr>
        <w:t>Обязанности</w:t>
      </w:r>
      <w:r w:rsidR="00640632" w:rsidRPr="00947347">
        <w:rPr>
          <w:b/>
          <w:sz w:val="26"/>
          <w:szCs w:val="26"/>
        </w:rPr>
        <w:t xml:space="preserve"> организатора конкурса</w:t>
      </w:r>
    </w:p>
    <w:p w:rsidR="00AF67A1" w:rsidRPr="00947347" w:rsidRDefault="00AF67A1" w:rsidP="00947347">
      <w:pPr>
        <w:jc w:val="both"/>
        <w:rPr>
          <w:sz w:val="26"/>
          <w:szCs w:val="26"/>
        </w:rPr>
      </w:pPr>
    </w:p>
    <w:p w:rsidR="00AF67A1" w:rsidRPr="00947347" w:rsidRDefault="00AF67A1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 xml:space="preserve">4.1. </w:t>
      </w:r>
      <w:r w:rsidR="002E382C" w:rsidRPr="00947347">
        <w:rPr>
          <w:sz w:val="26"/>
          <w:szCs w:val="26"/>
        </w:rPr>
        <w:t>О</w:t>
      </w:r>
      <w:r w:rsidRPr="00947347">
        <w:rPr>
          <w:sz w:val="26"/>
          <w:szCs w:val="26"/>
        </w:rPr>
        <w:t xml:space="preserve">рганизатор конкурса </w:t>
      </w:r>
      <w:r w:rsidR="002E382C" w:rsidRPr="00947347">
        <w:rPr>
          <w:sz w:val="26"/>
          <w:szCs w:val="26"/>
        </w:rPr>
        <w:t>при проведении конкурса осуществляет следующие функции</w:t>
      </w:r>
      <w:r w:rsidRPr="00947347">
        <w:rPr>
          <w:sz w:val="26"/>
          <w:szCs w:val="26"/>
        </w:rPr>
        <w:t>:</w:t>
      </w:r>
    </w:p>
    <w:p w:rsidR="00AF67A1" w:rsidRPr="00947347" w:rsidRDefault="00AF67A1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- </w:t>
      </w:r>
      <w:r w:rsidR="002E382C" w:rsidRPr="00947347">
        <w:rPr>
          <w:rFonts w:ascii="Times New Roman" w:hAnsi="Times New Roman" w:cs="Times New Roman"/>
          <w:sz w:val="26"/>
          <w:szCs w:val="26"/>
        </w:rPr>
        <w:t>готовит</w:t>
      </w:r>
      <w:r w:rsidRPr="00947347">
        <w:rPr>
          <w:rFonts w:ascii="Times New Roman" w:hAnsi="Times New Roman" w:cs="Times New Roman"/>
          <w:sz w:val="26"/>
          <w:szCs w:val="26"/>
        </w:rPr>
        <w:t xml:space="preserve"> информационно</w:t>
      </w:r>
      <w:r w:rsidR="002E382C" w:rsidRPr="00947347">
        <w:rPr>
          <w:rFonts w:ascii="Times New Roman" w:hAnsi="Times New Roman" w:cs="Times New Roman"/>
          <w:sz w:val="26"/>
          <w:szCs w:val="26"/>
        </w:rPr>
        <w:t>е сообщение</w:t>
      </w:r>
      <w:r w:rsidRPr="00947347">
        <w:rPr>
          <w:rFonts w:ascii="Times New Roman" w:hAnsi="Times New Roman" w:cs="Times New Roman"/>
          <w:sz w:val="26"/>
          <w:szCs w:val="26"/>
        </w:rPr>
        <w:t xml:space="preserve"> о предстоящем конкурсе в средствах массовой информации;</w:t>
      </w:r>
    </w:p>
    <w:p w:rsidR="002E382C" w:rsidRPr="00947347" w:rsidRDefault="00AF67A1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- </w:t>
      </w:r>
      <w:r w:rsidR="00A93EF8" w:rsidRPr="00947347">
        <w:rPr>
          <w:rFonts w:ascii="Times New Roman" w:hAnsi="Times New Roman" w:cs="Times New Roman"/>
          <w:sz w:val="26"/>
          <w:szCs w:val="26"/>
        </w:rPr>
        <w:t>осуществляет прием</w:t>
      </w:r>
      <w:r w:rsidR="002E382C" w:rsidRPr="00947347">
        <w:rPr>
          <w:rFonts w:ascii="Times New Roman" w:hAnsi="Times New Roman" w:cs="Times New Roman"/>
          <w:sz w:val="26"/>
          <w:szCs w:val="26"/>
        </w:rPr>
        <w:t>,</w:t>
      </w:r>
      <w:r w:rsidR="00A93EF8" w:rsidRPr="00947347">
        <w:rPr>
          <w:rFonts w:ascii="Times New Roman" w:hAnsi="Times New Roman" w:cs="Times New Roman"/>
          <w:sz w:val="26"/>
          <w:szCs w:val="26"/>
        </w:rPr>
        <w:t xml:space="preserve"> регистрацию </w:t>
      </w:r>
      <w:r w:rsidR="002E382C" w:rsidRPr="00947347">
        <w:rPr>
          <w:rFonts w:ascii="Times New Roman" w:hAnsi="Times New Roman" w:cs="Times New Roman"/>
          <w:sz w:val="26"/>
          <w:szCs w:val="26"/>
        </w:rPr>
        <w:t xml:space="preserve">и проверку </w:t>
      </w:r>
      <w:r w:rsidR="00A93EF8" w:rsidRPr="00947347">
        <w:rPr>
          <w:rFonts w:ascii="Times New Roman" w:hAnsi="Times New Roman" w:cs="Times New Roman"/>
          <w:sz w:val="26"/>
          <w:szCs w:val="26"/>
        </w:rPr>
        <w:t>заявок на участие в конкурсе;</w:t>
      </w:r>
      <w:r w:rsidR="002E382C" w:rsidRPr="009473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E382C" w:rsidRPr="00947347" w:rsidRDefault="002E382C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- проводит социальную оценку показателей социально-экономической деятельности участника;</w:t>
      </w:r>
    </w:p>
    <w:p w:rsidR="00AF67A1" w:rsidRPr="00947347" w:rsidRDefault="00AF67A1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- </w:t>
      </w:r>
      <w:r w:rsidR="00AD7E7C" w:rsidRPr="00947347">
        <w:rPr>
          <w:rFonts w:ascii="Times New Roman" w:hAnsi="Times New Roman" w:cs="Times New Roman"/>
          <w:sz w:val="26"/>
          <w:szCs w:val="26"/>
        </w:rPr>
        <w:t>оказывает</w:t>
      </w:r>
      <w:r w:rsidR="00D47556" w:rsidRPr="00947347">
        <w:rPr>
          <w:rFonts w:ascii="Times New Roman" w:hAnsi="Times New Roman" w:cs="Times New Roman"/>
          <w:sz w:val="26"/>
          <w:szCs w:val="26"/>
        </w:rPr>
        <w:t xml:space="preserve"> </w:t>
      </w:r>
      <w:r w:rsidRPr="00947347">
        <w:rPr>
          <w:rFonts w:ascii="Times New Roman" w:hAnsi="Times New Roman" w:cs="Times New Roman"/>
          <w:sz w:val="26"/>
          <w:szCs w:val="26"/>
        </w:rPr>
        <w:t>консультирование по вопросам, связанным с оформлением документов для участия в конкурсе;</w:t>
      </w:r>
    </w:p>
    <w:p w:rsidR="002E382C" w:rsidRPr="00947347" w:rsidRDefault="002E382C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- формирует конкурсную комиссию;</w:t>
      </w:r>
    </w:p>
    <w:p w:rsidR="00852305" w:rsidRPr="00947347" w:rsidRDefault="00852305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- оповещает членов конкурсной комиссии и приглашенных о дате, времени и месте проведения заседания конкурсной комиссии;</w:t>
      </w:r>
    </w:p>
    <w:p w:rsidR="00852305" w:rsidRPr="00947347" w:rsidRDefault="00852305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- готовит материалы на заседание конкурсной комиссии и вносит их на рассмотрение конкурсной комиссии;</w:t>
      </w:r>
    </w:p>
    <w:p w:rsidR="00AF67A1" w:rsidRPr="00947347" w:rsidRDefault="00AF67A1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- </w:t>
      </w:r>
      <w:r w:rsidR="002E382C" w:rsidRPr="00947347">
        <w:rPr>
          <w:rFonts w:ascii="Times New Roman" w:hAnsi="Times New Roman" w:cs="Times New Roman"/>
          <w:sz w:val="26"/>
          <w:szCs w:val="26"/>
        </w:rPr>
        <w:t xml:space="preserve">готовит </w:t>
      </w:r>
      <w:r w:rsidRPr="00947347">
        <w:rPr>
          <w:rFonts w:ascii="Times New Roman" w:hAnsi="Times New Roman" w:cs="Times New Roman"/>
          <w:sz w:val="26"/>
          <w:szCs w:val="26"/>
        </w:rPr>
        <w:t>информационно</w:t>
      </w:r>
      <w:r w:rsidR="0055200B" w:rsidRPr="00947347">
        <w:rPr>
          <w:rFonts w:ascii="Times New Roman" w:hAnsi="Times New Roman" w:cs="Times New Roman"/>
          <w:sz w:val="26"/>
          <w:szCs w:val="26"/>
        </w:rPr>
        <w:t>е</w:t>
      </w:r>
      <w:r w:rsidR="0020654F">
        <w:rPr>
          <w:rFonts w:ascii="Times New Roman" w:hAnsi="Times New Roman" w:cs="Times New Roman"/>
          <w:sz w:val="26"/>
          <w:szCs w:val="26"/>
        </w:rPr>
        <w:t xml:space="preserve"> сообщение</w:t>
      </w:r>
      <w:r w:rsidRPr="00947347">
        <w:rPr>
          <w:rFonts w:ascii="Times New Roman" w:hAnsi="Times New Roman" w:cs="Times New Roman"/>
          <w:sz w:val="26"/>
          <w:szCs w:val="26"/>
        </w:rPr>
        <w:t xml:space="preserve"> о ходе конкурса и его результатах для размещения в средствах массовой информации;</w:t>
      </w:r>
    </w:p>
    <w:p w:rsidR="00AB2B14" w:rsidRPr="00947347" w:rsidRDefault="002E382C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- осуществляет организационно-техническое обеспечение деятельности конкурсной комиссии;</w:t>
      </w:r>
    </w:p>
    <w:p w:rsidR="00852305" w:rsidRPr="00947347" w:rsidRDefault="00852305" w:rsidP="00947347">
      <w:pPr>
        <w:overflowPunct/>
        <w:autoSpaceDE/>
        <w:autoSpaceDN/>
        <w:adjustRightInd/>
        <w:ind w:firstLine="851"/>
        <w:jc w:val="both"/>
        <w:textAlignment w:val="auto"/>
        <w:rPr>
          <w:sz w:val="26"/>
          <w:szCs w:val="26"/>
        </w:rPr>
      </w:pPr>
      <w:r w:rsidRPr="00947347">
        <w:rPr>
          <w:sz w:val="26"/>
          <w:szCs w:val="26"/>
        </w:rPr>
        <w:t>- организует проведение торжественной церемонии подведения итогов конкурса и награждение победителей.</w:t>
      </w:r>
    </w:p>
    <w:p w:rsidR="002E382C" w:rsidRPr="00947347" w:rsidRDefault="002E382C" w:rsidP="00947347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26F52" w:rsidRPr="00947347" w:rsidRDefault="00626F52" w:rsidP="00947347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7347">
        <w:rPr>
          <w:rFonts w:ascii="Times New Roman" w:hAnsi="Times New Roman" w:cs="Times New Roman"/>
          <w:b/>
          <w:sz w:val="26"/>
          <w:szCs w:val="26"/>
        </w:rPr>
        <w:t>5. Н</w:t>
      </w:r>
      <w:r w:rsidR="00640632" w:rsidRPr="00947347">
        <w:rPr>
          <w:rFonts w:ascii="Times New Roman" w:hAnsi="Times New Roman" w:cs="Times New Roman"/>
          <w:b/>
          <w:sz w:val="26"/>
          <w:szCs w:val="26"/>
        </w:rPr>
        <w:t xml:space="preserve">оминации и критерии </w:t>
      </w:r>
      <w:r w:rsidR="0020654F">
        <w:rPr>
          <w:rFonts w:ascii="Times New Roman" w:hAnsi="Times New Roman" w:cs="Times New Roman"/>
          <w:b/>
          <w:sz w:val="26"/>
          <w:szCs w:val="26"/>
        </w:rPr>
        <w:t>оценки</w:t>
      </w:r>
    </w:p>
    <w:p w:rsidR="00626F52" w:rsidRPr="00947347" w:rsidRDefault="00626F52" w:rsidP="00947347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626F52" w:rsidRPr="00947347" w:rsidRDefault="00626F52" w:rsidP="00947347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5.1. Конкурс проводится </w:t>
      </w:r>
      <w:r w:rsidR="00D47556" w:rsidRPr="00947347">
        <w:rPr>
          <w:rFonts w:ascii="Times New Roman" w:hAnsi="Times New Roman" w:cs="Times New Roman"/>
          <w:sz w:val="26"/>
          <w:szCs w:val="26"/>
        </w:rPr>
        <w:t xml:space="preserve">в </w:t>
      </w:r>
      <w:r w:rsidRPr="00947347">
        <w:rPr>
          <w:rFonts w:ascii="Times New Roman" w:hAnsi="Times New Roman" w:cs="Times New Roman"/>
          <w:sz w:val="26"/>
          <w:szCs w:val="26"/>
        </w:rPr>
        <w:t>следующи</w:t>
      </w:r>
      <w:r w:rsidR="00D47556" w:rsidRPr="00947347">
        <w:rPr>
          <w:rFonts w:ascii="Times New Roman" w:hAnsi="Times New Roman" w:cs="Times New Roman"/>
          <w:sz w:val="26"/>
          <w:szCs w:val="26"/>
        </w:rPr>
        <w:t>х</w:t>
      </w:r>
      <w:r w:rsidRPr="00947347">
        <w:rPr>
          <w:rFonts w:ascii="Times New Roman" w:hAnsi="Times New Roman" w:cs="Times New Roman"/>
          <w:sz w:val="26"/>
          <w:szCs w:val="26"/>
        </w:rPr>
        <w:t xml:space="preserve"> номинация</w:t>
      </w:r>
      <w:r w:rsidR="00D47556" w:rsidRPr="00947347">
        <w:rPr>
          <w:rFonts w:ascii="Times New Roman" w:hAnsi="Times New Roman" w:cs="Times New Roman"/>
          <w:sz w:val="26"/>
          <w:szCs w:val="26"/>
        </w:rPr>
        <w:t>х</w:t>
      </w:r>
      <w:r w:rsidRPr="00947347">
        <w:rPr>
          <w:rFonts w:ascii="Times New Roman" w:hAnsi="Times New Roman" w:cs="Times New Roman"/>
          <w:sz w:val="26"/>
          <w:szCs w:val="26"/>
        </w:rPr>
        <w:t>:</w:t>
      </w:r>
    </w:p>
    <w:p w:rsidR="00AD13AE" w:rsidRPr="00947347" w:rsidRDefault="00AD13AE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lastRenderedPageBreak/>
        <w:t>- «Лучший предприниматель в сфере «</w:t>
      </w:r>
      <w:r w:rsidR="002D4FB3" w:rsidRPr="00947347">
        <w:rPr>
          <w:sz w:val="26"/>
          <w:szCs w:val="26"/>
        </w:rPr>
        <w:t>Производство сельскохозяйственной продукции</w:t>
      </w:r>
      <w:r w:rsidRPr="00947347">
        <w:rPr>
          <w:sz w:val="26"/>
          <w:szCs w:val="26"/>
        </w:rPr>
        <w:t>»;</w:t>
      </w:r>
    </w:p>
    <w:p w:rsidR="00AD13AE" w:rsidRPr="00947347" w:rsidRDefault="00AD13AE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>- «Лучший предприниматель в сфере «Производство продовольственных товаров»;</w:t>
      </w:r>
    </w:p>
    <w:p w:rsidR="00AD13AE" w:rsidRPr="00947347" w:rsidRDefault="00AD13AE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>- «Лучший предприниматель в сфере «Народных промыслов и ремесел»;</w:t>
      </w:r>
    </w:p>
    <w:p w:rsidR="00626F52" w:rsidRPr="00947347" w:rsidRDefault="00626F52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 xml:space="preserve">- </w:t>
      </w:r>
      <w:r w:rsidR="00FD71F0" w:rsidRPr="00947347">
        <w:rPr>
          <w:sz w:val="26"/>
          <w:szCs w:val="26"/>
        </w:rPr>
        <w:t>«</w:t>
      </w:r>
      <w:r w:rsidR="00D47556" w:rsidRPr="00947347">
        <w:rPr>
          <w:sz w:val="26"/>
          <w:szCs w:val="26"/>
        </w:rPr>
        <w:t xml:space="preserve">Лучший предприниматель в </w:t>
      </w:r>
      <w:r w:rsidR="00C02F55" w:rsidRPr="00947347">
        <w:rPr>
          <w:sz w:val="26"/>
          <w:szCs w:val="26"/>
        </w:rPr>
        <w:t>сфере «</w:t>
      </w:r>
      <w:r w:rsidR="002D4FB3" w:rsidRPr="00947347">
        <w:rPr>
          <w:sz w:val="26"/>
          <w:szCs w:val="26"/>
        </w:rPr>
        <w:t>Бытового обслуживания</w:t>
      </w:r>
      <w:r w:rsidRPr="00947347">
        <w:rPr>
          <w:sz w:val="26"/>
          <w:szCs w:val="26"/>
        </w:rPr>
        <w:t>»;</w:t>
      </w:r>
    </w:p>
    <w:p w:rsidR="00626F52" w:rsidRPr="00947347" w:rsidRDefault="00626F52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 xml:space="preserve">- </w:t>
      </w:r>
      <w:r w:rsidR="00FD71F0" w:rsidRPr="00947347">
        <w:rPr>
          <w:sz w:val="26"/>
          <w:szCs w:val="26"/>
        </w:rPr>
        <w:t xml:space="preserve">«Лучший предприниматель в сфере </w:t>
      </w:r>
      <w:r w:rsidRPr="00947347">
        <w:rPr>
          <w:sz w:val="26"/>
          <w:szCs w:val="26"/>
        </w:rPr>
        <w:t>«</w:t>
      </w:r>
      <w:r w:rsidR="00FD71F0" w:rsidRPr="00947347">
        <w:rPr>
          <w:sz w:val="26"/>
          <w:szCs w:val="26"/>
        </w:rPr>
        <w:t>Общественное питание»;</w:t>
      </w:r>
    </w:p>
    <w:p w:rsidR="00FD71F0" w:rsidRPr="00947347" w:rsidRDefault="00FD71F0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>- «Лучший предприниматель в сфере «Торгов</w:t>
      </w:r>
      <w:r w:rsidR="00CF2616" w:rsidRPr="00947347">
        <w:rPr>
          <w:sz w:val="26"/>
          <w:szCs w:val="26"/>
        </w:rPr>
        <w:t>ая деятельность</w:t>
      </w:r>
      <w:r w:rsidRPr="00947347">
        <w:rPr>
          <w:sz w:val="26"/>
          <w:szCs w:val="26"/>
        </w:rPr>
        <w:t>».</w:t>
      </w:r>
    </w:p>
    <w:p w:rsidR="00626F52" w:rsidRPr="00947347" w:rsidRDefault="00626F52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5.2. Отдельно определяются призеры </w:t>
      </w:r>
      <w:r w:rsidR="00276ED2" w:rsidRPr="00947347">
        <w:rPr>
          <w:rFonts w:ascii="Times New Roman" w:hAnsi="Times New Roman" w:cs="Times New Roman"/>
          <w:sz w:val="26"/>
          <w:szCs w:val="26"/>
        </w:rPr>
        <w:t>осуществляющие деятельность</w:t>
      </w:r>
      <w:r w:rsidR="00FD71F0" w:rsidRPr="00947347">
        <w:rPr>
          <w:rFonts w:ascii="Times New Roman" w:hAnsi="Times New Roman" w:cs="Times New Roman"/>
          <w:sz w:val="26"/>
          <w:szCs w:val="26"/>
        </w:rPr>
        <w:t xml:space="preserve"> </w:t>
      </w:r>
      <w:r w:rsidR="00AD13AE" w:rsidRPr="00947347">
        <w:rPr>
          <w:rFonts w:ascii="Times New Roman" w:hAnsi="Times New Roman" w:cs="Times New Roman"/>
          <w:sz w:val="26"/>
          <w:szCs w:val="26"/>
        </w:rPr>
        <w:t xml:space="preserve">в </w:t>
      </w:r>
      <w:r w:rsidR="00FD71F0" w:rsidRPr="00947347">
        <w:rPr>
          <w:rFonts w:ascii="Times New Roman" w:hAnsi="Times New Roman" w:cs="Times New Roman"/>
          <w:sz w:val="26"/>
          <w:szCs w:val="26"/>
        </w:rPr>
        <w:t xml:space="preserve">сельской местности </w:t>
      </w:r>
      <w:r w:rsidRPr="00947347">
        <w:rPr>
          <w:rFonts w:ascii="Times New Roman" w:hAnsi="Times New Roman" w:cs="Times New Roman"/>
          <w:sz w:val="26"/>
          <w:szCs w:val="26"/>
        </w:rPr>
        <w:t xml:space="preserve">в </w:t>
      </w:r>
      <w:r w:rsidR="00AD13AE" w:rsidRPr="00947347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Pr="00947347">
        <w:rPr>
          <w:rFonts w:ascii="Times New Roman" w:hAnsi="Times New Roman" w:cs="Times New Roman"/>
          <w:sz w:val="26"/>
          <w:szCs w:val="26"/>
        </w:rPr>
        <w:t>номинациях:</w:t>
      </w:r>
    </w:p>
    <w:p w:rsidR="00AD13AE" w:rsidRPr="00947347" w:rsidRDefault="00AD13AE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- «Лучший предприниматель в сфере «</w:t>
      </w:r>
      <w:r w:rsidR="00CF2616" w:rsidRPr="00947347">
        <w:rPr>
          <w:rFonts w:ascii="Times New Roman" w:hAnsi="Times New Roman" w:cs="Times New Roman"/>
          <w:sz w:val="26"/>
          <w:szCs w:val="26"/>
        </w:rPr>
        <w:t>Торговая деятельность</w:t>
      </w:r>
      <w:r w:rsidRPr="00947347">
        <w:rPr>
          <w:rFonts w:ascii="Times New Roman" w:hAnsi="Times New Roman" w:cs="Times New Roman"/>
          <w:sz w:val="26"/>
          <w:szCs w:val="26"/>
        </w:rPr>
        <w:t>»</w:t>
      </w:r>
      <w:r w:rsidR="00CF2616" w:rsidRPr="00947347">
        <w:rPr>
          <w:rFonts w:ascii="Times New Roman" w:hAnsi="Times New Roman" w:cs="Times New Roman"/>
          <w:sz w:val="26"/>
          <w:szCs w:val="26"/>
        </w:rPr>
        <w:t>;</w:t>
      </w:r>
    </w:p>
    <w:p w:rsidR="00AD13AE" w:rsidRPr="00947347" w:rsidRDefault="00AD13AE" w:rsidP="00947347">
      <w:pPr>
        <w:pStyle w:val="ConsPlusNormal"/>
        <w:tabs>
          <w:tab w:val="left" w:pos="3680"/>
          <w:tab w:val="center" w:pos="4535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- «Лучший предприниматель в сфере «Производство продовольственных товаров»</w:t>
      </w:r>
      <w:r w:rsidR="002D4FB3" w:rsidRPr="00947347">
        <w:rPr>
          <w:rFonts w:ascii="Times New Roman" w:hAnsi="Times New Roman" w:cs="Times New Roman"/>
          <w:sz w:val="26"/>
          <w:szCs w:val="26"/>
        </w:rPr>
        <w:t>.</w:t>
      </w:r>
    </w:p>
    <w:p w:rsidR="00CF2616" w:rsidRPr="00947347" w:rsidRDefault="00626F52" w:rsidP="00947347">
      <w:pPr>
        <w:pStyle w:val="ConsPlusNormal"/>
        <w:tabs>
          <w:tab w:val="left" w:pos="3680"/>
          <w:tab w:val="center" w:pos="4535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5.3. </w:t>
      </w:r>
      <w:r w:rsidR="00CF2616" w:rsidRPr="00947347">
        <w:rPr>
          <w:rFonts w:ascii="Times New Roman" w:hAnsi="Times New Roman" w:cs="Times New Roman"/>
          <w:sz w:val="26"/>
          <w:szCs w:val="26"/>
        </w:rPr>
        <w:t>В каждой номинации определяется победитель. Остальные участники признаются лауреатами конкурса.</w:t>
      </w:r>
    </w:p>
    <w:p w:rsidR="00297ADD" w:rsidRPr="00947347" w:rsidRDefault="00297ADD" w:rsidP="00947347">
      <w:pPr>
        <w:pStyle w:val="ConsPlusNormal"/>
        <w:tabs>
          <w:tab w:val="left" w:pos="3680"/>
          <w:tab w:val="center" w:pos="4535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5.</w:t>
      </w:r>
      <w:r w:rsidR="00632122">
        <w:rPr>
          <w:rFonts w:ascii="Times New Roman" w:hAnsi="Times New Roman" w:cs="Times New Roman"/>
          <w:sz w:val="26"/>
          <w:szCs w:val="26"/>
        </w:rPr>
        <w:t>4</w:t>
      </w:r>
      <w:r w:rsidRPr="00947347">
        <w:rPr>
          <w:rFonts w:ascii="Times New Roman" w:hAnsi="Times New Roman" w:cs="Times New Roman"/>
          <w:sz w:val="26"/>
          <w:szCs w:val="26"/>
        </w:rPr>
        <w:t xml:space="preserve">. Участники конкурса оцениваются </w:t>
      </w:r>
      <w:r w:rsidR="007D36AF" w:rsidRPr="00947347">
        <w:rPr>
          <w:rFonts w:ascii="Times New Roman" w:hAnsi="Times New Roman" w:cs="Times New Roman"/>
          <w:sz w:val="26"/>
          <w:szCs w:val="26"/>
        </w:rPr>
        <w:t xml:space="preserve">по </w:t>
      </w:r>
      <w:r w:rsidRPr="00947347">
        <w:rPr>
          <w:rFonts w:ascii="Times New Roman" w:hAnsi="Times New Roman" w:cs="Times New Roman"/>
          <w:sz w:val="26"/>
          <w:szCs w:val="26"/>
        </w:rPr>
        <w:t>отдельн</w:t>
      </w:r>
      <w:r w:rsidR="007D36AF" w:rsidRPr="00947347">
        <w:rPr>
          <w:rFonts w:ascii="Times New Roman" w:hAnsi="Times New Roman" w:cs="Times New Roman"/>
          <w:sz w:val="26"/>
          <w:szCs w:val="26"/>
        </w:rPr>
        <w:t>ым</w:t>
      </w:r>
      <w:r w:rsidRPr="00947347">
        <w:rPr>
          <w:rFonts w:ascii="Times New Roman" w:hAnsi="Times New Roman" w:cs="Times New Roman"/>
          <w:sz w:val="26"/>
          <w:szCs w:val="26"/>
        </w:rPr>
        <w:t xml:space="preserve"> </w:t>
      </w:r>
      <w:r w:rsidR="007D36AF" w:rsidRPr="00947347">
        <w:rPr>
          <w:rFonts w:ascii="Times New Roman" w:hAnsi="Times New Roman" w:cs="Times New Roman"/>
          <w:sz w:val="26"/>
          <w:szCs w:val="26"/>
        </w:rPr>
        <w:t>показателям социально-экономической деятельности субъектов малого и среднего предпринимательства</w:t>
      </w:r>
      <w:r w:rsidR="00683C17">
        <w:rPr>
          <w:rFonts w:ascii="Times New Roman" w:hAnsi="Times New Roman" w:cs="Times New Roman"/>
          <w:sz w:val="26"/>
          <w:szCs w:val="26"/>
        </w:rPr>
        <w:t xml:space="preserve"> в соответствии</w:t>
      </w:r>
      <w:r w:rsidR="0020654F">
        <w:rPr>
          <w:rFonts w:ascii="Times New Roman" w:hAnsi="Times New Roman" w:cs="Times New Roman"/>
          <w:sz w:val="26"/>
          <w:szCs w:val="26"/>
        </w:rPr>
        <w:t xml:space="preserve"> с критериями оценки (приложение № 4)</w:t>
      </w:r>
      <w:r w:rsidR="005D7D7F" w:rsidRPr="00947347">
        <w:rPr>
          <w:rFonts w:ascii="Times New Roman" w:hAnsi="Times New Roman" w:cs="Times New Roman"/>
          <w:sz w:val="26"/>
          <w:szCs w:val="26"/>
        </w:rPr>
        <w:t>.</w:t>
      </w:r>
      <w:r w:rsidR="00044A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62A7" w:rsidRPr="00947347" w:rsidRDefault="00863964" w:rsidP="00947347">
      <w:pPr>
        <w:pStyle w:val="ConsPlusNormal"/>
        <w:tabs>
          <w:tab w:val="left" w:pos="1560"/>
          <w:tab w:val="center" w:pos="4535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5.</w:t>
      </w:r>
      <w:r w:rsidR="00632122">
        <w:rPr>
          <w:rFonts w:ascii="Times New Roman" w:hAnsi="Times New Roman" w:cs="Times New Roman"/>
          <w:sz w:val="26"/>
          <w:szCs w:val="26"/>
        </w:rPr>
        <w:t>5</w:t>
      </w:r>
      <w:r w:rsidRPr="00947347">
        <w:rPr>
          <w:rFonts w:ascii="Times New Roman" w:hAnsi="Times New Roman" w:cs="Times New Roman"/>
          <w:sz w:val="26"/>
          <w:szCs w:val="26"/>
        </w:rPr>
        <w:t xml:space="preserve">. </w:t>
      </w:r>
      <w:r w:rsidR="007D36AF" w:rsidRPr="00947347">
        <w:rPr>
          <w:rFonts w:ascii="Times New Roman" w:hAnsi="Times New Roman" w:cs="Times New Roman"/>
          <w:sz w:val="26"/>
          <w:szCs w:val="26"/>
        </w:rPr>
        <w:t>Экономические показатели</w:t>
      </w:r>
      <w:r w:rsidR="002262A7" w:rsidRPr="00947347">
        <w:rPr>
          <w:rFonts w:ascii="Times New Roman" w:hAnsi="Times New Roman" w:cs="Times New Roman"/>
          <w:sz w:val="26"/>
          <w:szCs w:val="26"/>
        </w:rPr>
        <w:t>, используемые для определения результатов конкурса:</w:t>
      </w:r>
    </w:p>
    <w:p w:rsidR="002262A7" w:rsidRPr="00947347" w:rsidRDefault="00556B6E" w:rsidP="00632122">
      <w:pPr>
        <w:pStyle w:val="ConsPlusNormal"/>
        <w:numPr>
          <w:ilvl w:val="1"/>
          <w:numId w:val="16"/>
        </w:numPr>
        <w:tabs>
          <w:tab w:val="left" w:pos="1560"/>
          <w:tab w:val="center" w:pos="4535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Темп </w:t>
      </w:r>
      <w:r w:rsidR="00F50BFD" w:rsidRPr="00947347">
        <w:rPr>
          <w:rFonts w:ascii="Times New Roman" w:hAnsi="Times New Roman" w:cs="Times New Roman"/>
          <w:sz w:val="26"/>
          <w:szCs w:val="26"/>
        </w:rPr>
        <w:t>при</w:t>
      </w:r>
      <w:r w:rsidRPr="00947347">
        <w:rPr>
          <w:rFonts w:ascii="Times New Roman" w:hAnsi="Times New Roman" w:cs="Times New Roman"/>
          <w:sz w:val="26"/>
          <w:szCs w:val="26"/>
        </w:rPr>
        <w:t>роста выручки по отношению к предыдущему году</w:t>
      </w:r>
      <w:proofErr w:type="gramStart"/>
      <w:r w:rsidRPr="00947347">
        <w:rPr>
          <w:rFonts w:ascii="Times New Roman" w:hAnsi="Times New Roman" w:cs="Times New Roman"/>
          <w:sz w:val="26"/>
          <w:szCs w:val="26"/>
        </w:rPr>
        <w:t xml:space="preserve"> (%).</w:t>
      </w:r>
      <w:proofErr w:type="gramEnd"/>
    </w:p>
    <w:p w:rsidR="002262A7" w:rsidRPr="00947347" w:rsidRDefault="00441738" w:rsidP="00632122">
      <w:pPr>
        <w:pStyle w:val="ConsPlusNormal"/>
        <w:numPr>
          <w:ilvl w:val="1"/>
          <w:numId w:val="16"/>
        </w:numPr>
        <w:tabs>
          <w:tab w:val="left" w:pos="1560"/>
          <w:tab w:val="center" w:pos="4535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Р</w:t>
      </w:r>
      <w:r w:rsidR="00556B6E" w:rsidRPr="00947347">
        <w:rPr>
          <w:rFonts w:ascii="Times New Roman" w:hAnsi="Times New Roman" w:cs="Times New Roman"/>
          <w:sz w:val="26"/>
          <w:szCs w:val="26"/>
        </w:rPr>
        <w:t>ентабельност</w:t>
      </w:r>
      <w:r w:rsidRPr="00947347">
        <w:rPr>
          <w:rFonts w:ascii="Times New Roman" w:hAnsi="Times New Roman" w:cs="Times New Roman"/>
          <w:sz w:val="26"/>
          <w:szCs w:val="26"/>
        </w:rPr>
        <w:t>ь</w:t>
      </w:r>
      <w:r w:rsidR="00556B6E" w:rsidRPr="00947347">
        <w:rPr>
          <w:rFonts w:ascii="Times New Roman" w:hAnsi="Times New Roman" w:cs="Times New Roman"/>
          <w:sz w:val="26"/>
          <w:szCs w:val="26"/>
        </w:rPr>
        <w:t xml:space="preserve"> реализованной продукции</w:t>
      </w:r>
      <w:proofErr w:type="gramStart"/>
      <w:r w:rsidR="00556B6E" w:rsidRPr="00947347">
        <w:rPr>
          <w:rFonts w:ascii="Times New Roman" w:hAnsi="Times New Roman" w:cs="Times New Roman"/>
          <w:sz w:val="26"/>
          <w:szCs w:val="26"/>
        </w:rPr>
        <w:t xml:space="preserve"> (%).</w:t>
      </w:r>
      <w:proofErr w:type="gramEnd"/>
    </w:p>
    <w:p w:rsidR="002262A7" w:rsidRPr="00947347" w:rsidRDefault="00441738" w:rsidP="00632122">
      <w:pPr>
        <w:pStyle w:val="ConsPlusNormal"/>
        <w:numPr>
          <w:ilvl w:val="1"/>
          <w:numId w:val="16"/>
        </w:numPr>
        <w:tabs>
          <w:tab w:val="left" w:pos="1560"/>
          <w:tab w:val="center" w:pos="4535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Т</w:t>
      </w:r>
      <w:r w:rsidR="002262A7" w:rsidRPr="00947347">
        <w:rPr>
          <w:rFonts w:ascii="Times New Roman" w:hAnsi="Times New Roman" w:cs="Times New Roman"/>
          <w:sz w:val="26"/>
          <w:szCs w:val="26"/>
        </w:rPr>
        <w:t xml:space="preserve">емп </w:t>
      </w:r>
      <w:r w:rsidR="00F50BFD" w:rsidRPr="00947347">
        <w:rPr>
          <w:rFonts w:ascii="Times New Roman" w:hAnsi="Times New Roman" w:cs="Times New Roman"/>
          <w:sz w:val="26"/>
          <w:szCs w:val="26"/>
        </w:rPr>
        <w:t>при</w:t>
      </w:r>
      <w:r w:rsidR="002262A7" w:rsidRPr="00947347">
        <w:rPr>
          <w:rFonts w:ascii="Times New Roman" w:hAnsi="Times New Roman" w:cs="Times New Roman"/>
          <w:sz w:val="26"/>
          <w:szCs w:val="26"/>
        </w:rPr>
        <w:t>роста объема капиталовложений в производство (в том числе собственных средств) по о</w:t>
      </w:r>
      <w:r w:rsidR="00556B6E" w:rsidRPr="00947347">
        <w:rPr>
          <w:rFonts w:ascii="Times New Roman" w:hAnsi="Times New Roman" w:cs="Times New Roman"/>
          <w:sz w:val="26"/>
          <w:szCs w:val="26"/>
        </w:rPr>
        <w:t>тношению к предыдущему году</w:t>
      </w:r>
      <w:proofErr w:type="gramStart"/>
      <w:r w:rsidR="00556B6E" w:rsidRPr="00947347">
        <w:rPr>
          <w:rFonts w:ascii="Times New Roman" w:hAnsi="Times New Roman" w:cs="Times New Roman"/>
          <w:sz w:val="26"/>
          <w:szCs w:val="26"/>
        </w:rPr>
        <w:t xml:space="preserve"> (%).</w:t>
      </w:r>
      <w:proofErr w:type="gramEnd"/>
    </w:p>
    <w:p w:rsidR="002262A7" w:rsidRPr="00947347" w:rsidRDefault="00441738" w:rsidP="00632122">
      <w:pPr>
        <w:pStyle w:val="ConsPlusNormal"/>
        <w:numPr>
          <w:ilvl w:val="1"/>
          <w:numId w:val="16"/>
        </w:numPr>
        <w:tabs>
          <w:tab w:val="left" w:pos="1560"/>
          <w:tab w:val="center" w:pos="4535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О</w:t>
      </w:r>
      <w:r w:rsidR="002262A7" w:rsidRPr="00947347">
        <w:rPr>
          <w:rFonts w:ascii="Times New Roman" w:hAnsi="Times New Roman" w:cs="Times New Roman"/>
          <w:sz w:val="26"/>
          <w:szCs w:val="26"/>
        </w:rPr>
        <w:t xml:space="preserve">тношение введенного в текущем году нового оборудования, освоенных новых технологий (в стоимостном выражении) к </w:t>
      </w:r>
      <w:r w:rsidR="00556B6E" w:rsidRPr="00947347">
        <w:rPr>
          <w:rFonts w:ascii="Times New Roman" w:hAnsi="Times New Roman" w:cs="Times New Roman"/>
          <w:sz w:val="26"/>
          <w:szCs w:val="26"/>
        </w:rPr>
        <w:t>выручке</w:t>
      </w:r>
      <w:proofErr w:type="gramStart"/>
      <w:r w:rsidR="00556B6E" w:rsidRPr="00947347">
        <w:rPr>
          <w:rFonts w:ascii="Times New Roman" w:hAnsi="Times New Roman" w:cs="Times New Roman"/>
          <w:sz w:val="26"/>
          <w:szCs w:val="26"/>
        </w:rPr>
        <w:t xml:space="preserve"> (%).</w:t>
      </w:r>
      <w:proofErr w:type="gramEnd"/>
    </w:p>
    <w:p w:rsidR="002262A7" w:rsidRPr="00947347" w:rsidRDefault="00556B6E" w:rsidP="00632122">
      <w:pPr>
        <w:pStyle w:val="ConsPlusNormal"/>
        <w:numPr>
          <w:ilvl w:val="1"/>
          <w:numId w:val="16"/>
        </w:numPr>
        <w:tabs>
          <w:tab w:val="left" w:pos="1560"/>
          <w:tab w:val="center" w:pos="4535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Количество </w:t>
      </w:r>
      <w:r w:rsidR="0055200B" w:rsidRPr="00947347">
        <w:rPr>
          <w:rFonts w:ascii="Times New Roman" w:hAnsi="Times New Roman" w:cs="Times New Roman"/>
          <w:sz w:val="26"/>
          <w:szCs w:val="26"/>
        </w:rPr>
        <w:t xml:space="preserve">освоенных </w:t>
      </w:r>
      <w:r w:rsidRPr="00947347">
        <w:rPr>
          <w:rFonts w:ascii="Times New Roman" w:hAnsi="Times New Roman" w:cs="Times New Roman"/>
          <w:sz w:val="26"/>
          <w:szCs w:val="26"/>
        </w:rPr>
        <w:t>новых видов продукции</w:t>
      </w:r>
      <w:r w:rsidR="0055200B" w:rsidRPr="00947347">
        <w:rPr>
          <w:rFonts w:ascii="Times New Roman" w:hAnsi="Times New Roman" w:cs="Times New Roman"/>
          <w:sz w:val="26"/>
          <w:szCs w:val="26"/>
        </w:rPr>
        <w:t xml:space="preserve"> и (или)</w:t>
      </w:r>
      <w:r w:rsidRPr="00947347">
        <w:rPr>
          <w:rFonts w:ascii="Times New Roman" w:hAnsi="Times New Roman" w:cs="Times New Roman"/>
          <w:sz w:val="26"/>
          <w:szCs w:val="26"/>
        </w:rPr>
        <w:t xml:space="preserve"> работ, услуг </w:t>
      </w:r>
      <w:r w:rsidR="0055200B" w:rsidRPr="00947347">
        <w:rPr>
          <w:rFonts w:ascii="Times New Roman" w:hAnsi="Times New Roman" w:cs="Times New Roman"/>
          <w:sz w:val="26"/>
          <w:szCs w:val="26"/>
        </w:rPr>
        <w:t xml:space="preserve">в 2010 – 2011 гг. </w:t>
      </w:r>
      <w:r w:rsidR="007D36AF" w:rsidRPr="00947347">
        <w:rPr>
          <w:rFonts w:ascii="Times New Roman" w:hAnsi="Times New Roman" w:cs="Times New Roman"/>
          <w:sz w:val="26"/>
          <w:szCs w:val="26"/>
        </w:rPr>
        <w:t>(единиц</w:t>
      </w:r>
      <w:r w:rsidRPr="00947347">
        <w:rPr>
          <w:rFonts w:ascii="Times New Roman" w:hAnsi="Times New Roman" w:cs="Times New Roman"/>
          <w:sz w:val="26"/>
          <w:szCs w:val="26"/>
        </w:rPr>
        <w:t>).</w:t>
      </w:r>
    </w:p>
    <w:p w:rsidR="002262A7" w:rsidRPr="00947347" w:rsidRDefault="00DD7ACD" w:rsidP="00632122">
      <w:pPr>
        <w:pStyle w:val="ConsPlusNormal"/>
        <w:numPr>
          <w:ilvl w:val="1"/>
          <w:numId w:val="16"/>
        </w:numPr>
        <w:tabs>
          <w:tab w:val="left" w:pos="1560"/>
          <w:tab w:val="center" w:pos="4535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Относительное изменение </w:t>
      </w:r>
      <w:r w:rsidR="00556B6E" w:rsidRPr="00947347">
        <w:rPr>
          <w:rFonts w:ascii="Times New Roman" w:hAnsi="Times New Roman" w:cs="Times New Roman"/>
          <w:sz w:val="26"/>
          <w:szCs w:val="26"/>
        </w:rPr>
        <w:t>среднесписочной численности работников по отношению к предыдущему году</w:t>
      </w:r>
      <w:proofErr w:type="gramStart"/>
      <w:r w:rsidR="00556B6E" w:rsidRPr="00947347">
        <w:rPr>
          <w:rFonts w:ascii="Times New Roman" w:hAnsi="Times New Roman" w:cs="Times New Roman"/>
          <w:sz w:val="26"/>
          <w:szCs w:val="26"/>
        </w:rPr>
        <w:t xml:space="preserve"> (%).</w:t>
      </w:r>
      <w:proofErr w:type="gramEnd"/>
    </w:p>
    <w:p w:rsidR="002262A7" w:rsidRPr="00947347" w:rsidRDefault="002262A7" w:rsidP="00947347">
      <w:pPr>
        <w:pStyle w:val="ConsPlusNormal"/>
        <w:tabs>
          <w:tab w:val="left" w:pos="3680"/>
          <w:tab w:val="center" w:pos="4535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Количественные критерии оцениваются путем </w:t>
      </w:r>
      <w:r w:rsidR="00883B4E" w:rsidRPr="00947347">
        <w:rPr>
          <w:rFonts w:ascii="Times New Roman" w:hAnsi="Times New Roman" w:cs="Times New Roman"/>
          <w:sz w:val="26"/>
          <w:szCs w:val="26"/>
        </w:rPr>
        <w:t xml:space="preserve">присуждения баллов от 1 до </w:t>
      </w:r>
      <w:r w:rsidR="00966BC1" w:rsidRPr="00947347">
        <w:rPr>
          <w:rFonts w:ascii="Times New Roman" w:hAnsi="Times New Roman" w:cs="Times New Roman"/>
          <w:sz w:val="26"/>
          <w:szCs w:val="26"/>
        </w:rPr>
        <w:t>5</w:t>
      </w:r>
      <w:r w:rsidR="00883B4E" w:rsidRPr="00947347">
        <w:rPr>
          <w:rFonts w:ascii="Times New Roman" w:hAnsi="Times New Roman" w:cs="Times New Roman"/>
          <w:sz w:val="26"/>
          <w:szCs w:val="26"/>
        </w:rPr>
        <w:t xml:space="preserve"> (1 – худшее, </w:t>
      </w:r>
      <w:r w:rsidR="00966BC1" w:rsidRPr="00947347">
        <w:rPr>
          <w:rFonts w:ascii="Times New Roman" w:hAnsi="Times New Roman" w:cs="Times New Roman"/>
          <w:sz w:val="26"/>
          <w:szCs w:val="26"/>
        </w:rPr>
        <w:t>5</w:t>
      </w:r>
      <w:r w:rsidR="00883B4E" w:rsidRPr="00947347">
        <w:rPr>
          <w:rFonts w:ascii="Times New Roman" w:hAnsi="Times New Roman" w:cs="Times New Roman"/>
          <w:sz w:val="26"/>
          <w:szCs w:val="26"/>
        </w:rPr>
        <w:t xml:space="preserve"> – лучшее значение).</w:t>
      </w:r>
    </w:p>
    <w:p w:rsidR="002262A7" w:rsidRPr="00947347" w:rsidRDefault="002262A7" w:rsidP="00947347">
      <w:pPr>
        <w:pStyle w:val="ConsPlusNormal"/>
        <w:tabs>
          <w:tab w:val="left" w:pos="3680"/>
          <w:tab w:val="center" w:pos="4535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Итоговая сумма баллов по количественным критериям определяется путем сум</w:t>
      </w:r>
      <w:r w:rsidR="00883B4E" w:rsidRPr="00947347">
        <w:rPr>
          <w:rFonts w:ascii="Times New Roman" w:hAnsi="Times New Roman" w:cs="Times New Roman"/>
          <w:sz w:val="26"/>
          <w:szCs w:val="26"/>
        </w:rPr>
        <w:t>мирования баллов показателей</w:t>
      </w:r>
      <w:r w:rsidR="0020654F">
        <w:rPr>
          <w:rFonts w:ascii="Times New Roman" w:hAnsi="Times New Roman" w:cs="Times New Roman"/>
          <w:sz w:val="26"/>
          <w:szCs w:val="26"/>
        </w:rPr>
        <w:t xml:space="preserve">, указанных в подпунктах </w:t>
      </w:r>
      <w:r w:rsidR="00C7262D" w:rsidRPr="00947347">
        <w:rPr>
          <w:rFonts w:ascii="Times New Roman" w:hAnsi="Times New Roman" w:cs="Times New Roman"/>
          <w:sz w:val="26"/>
          <w:szCs w:val="26"/>
        </w:rPr>
        <w:t xml:space="preserve">5.6.1. </w:t>
      </w:r>
      <w:r w:rsidR="0055200B" w:rsidRPr="00947347">
        <w:rPr>
          <w:rFonts w:ascii="Times New Roman" w:hAnsi="Times New Roman" w:cs="Times New Roman"/>
          <w:sz w:val="26"/>
          <w:szCs w:val="26"/>
        </w:rPr>
        <w:t>-</w:t>
      </w:r>
      <w:r w:rsidR="00C7262D" w:rsidRPr="00947347">
        <w:rPr>
          <w:rFonts w:ascii="Times New Roman" w:hAnsi="Times New Roman" w:cs="Times New Roman"/>
          <w:sz w:val="26"/>
          <w:szCs w:val="26"/>
        </w:rPr>
        <w:t xml:space="preserve"> 5.6.6.</w:t>
      </w:r>
      <w:r w:rsidR="00883B4E" w:rsidRPr="00947347">
        <w:rPr>
          <w:rFonts w:ascii="Times New Roman" w:hAnsi="Times New Roman" w:cs="Times New Roman"/>
          <w:sz w:val="26"/>
          <w:szCs w:val="26"/>
        </w:rPr>
        <w:t xml:space="preserve"> </w:t>
      </w:r>
      <w:r w:rsidRPr="00947347">
        <w:rPr>
          <w:rFonts w:ascii="Times New Roman" w:hAnsi="Times New Roman" w:cs="Times New Roman"/>
          <w:sz w:val="26"/>
          <w:szCs w:val="26"/>
        </w:rPr>
        <w:t>пункт</w:t>
      </w:r>
      <w:r w:rsidR="002A4119" w:rsidRPr="00947347">
        <w:rPr>
          <w:rFonts w:ascii="Times New Roman" w:hAnsi="Times New Roman" w:cs="Times New Roman"/>
          <w:sz w:val="26"/>
          <w:szCs w:val="26"/>
        </w:rPr>
        <w:t>а</w:t>
      </w:r>
      <w:r w:rsidRPr="00947347">
        <w:rPr>
          <w:rFonts w:ascii="Times New Roman" w:hAnsi="Times New Roman" w:cs="Times New Roman"/>
          <w:sz w:val="26"/>
          <w:szCs w:val="26"/>
        </w:rPr>
        <w:t xml:space="preserve"> </w:t>
      </w:r>
      <w:r w:rsidR="00DD7ACD" w:rsidRPr="00947347">
        <w:rPr>
          <w:rFonts w:ascii="Times New Roman" w:hAnsi="Times New Roman" w:cs="Times New Roman"/>
          <w:sz w:val="26"/>
          <w:szCs w:val="26"/>
        </w:rPr>
        <w:t>5.6</w:t>
      </w:r>
      <w:r w:rsidRPr="00947347">
        <w:rPr>
          <w:rFonts w:ascii="Times New Roman" w:hAnsi="Times New Roman" w:cs="Times New Roman"/>
          <w:sz w:val="26"/>
          <w:szCs w:val="26"/>
        </w:rPr>
        <w:t>.</w:t>
      </w:r>
    </w:p>
    <w:p w:rsidR="00DD7ACD" w:rsidRPr="009E5F69" w:rsidRDefault="00DD7ACD" w:rsidP="00947347">
      <w:pPr>
        <w:ind w:firstLine="851"/>
        <w:jc w:val="both"/>
        <w:rPr>
          <w:sz w:val="26"/>
          <w:szCs w:val="26"/>
        </w:rPr>
      </w:pPr>
      <w:r w:rsidRPr="009E5F69">
        <w:rPr>
          <w:sz w:val="26"/>
          <w:szCs w:val="26"/>
        </w:rPr>
        <w:t>5.</w:t>
      </w:r>
      <w:r w:rsidR="00632122">
        <w:rPr>
          <w:sz w:val="26"/>
          <w:szCs w:val="26"/>
        </w:rPr>
        <w:t>6</w:t>
      </w:r>
      <w:r w:rsidRPr="009E5F69">
        <w:rPr>
          <w:sz w:val="26"/>
          <w:szCs w:val="26"/>
        </w:rPr>
        <w:t xml:space="preserve">. </w:t>
      </w:r>
      <w:r w:rsidR="007D36AF" w:rsidRPr="009E5F69">
        <w:rPr>
          <w:sz w:val="26"/>
          <w:szCs w:val="26"/>
        </w:rPr>
        <w:t>Социальные показатели</w:t>
      </w:r>
      <w:r w:rsidRPr="009E5F69">
        <w:rPr>
          <w:spacing w:val="-4"/>
          <w:sz w:val="26"/>
          <w:szCs w:val="26"/>
        </w:rPr>
        <w:t>, используемые для определения результатов</w:t>
      </w:r>
      <w:r w:rsidRPr="009E5F69">
        <w:rPr>
          <w:sz w:val="26"/>
          <w:szCs w:val="26"/>
        </w:rPr>
        <w:t xml:space="preserve"> конкурса:</w:t>
      </w:r>
    </w:p>
    <w:p w:rsidR="00DD7ACD" w:rsidRPr="009E5F69" w:rsidRDefault="009E5F69" w:rsidP="00632122">
      <w:pPr>
        <w:numPr>
          <w:ilvl w:val="0"/>
          <w:numId w:val="17"/>
        </w:numPr>
        <w:tabs>
          <w:tab w:val="left" w:pos="1701"/>
        </w:tabs>
        <w:overflowPunct/>
        <w:ind w:left="0" w:firstLine="851"/>
        <w:jc w:val="both"/>
        <w:textAlignment w:val="auto"/>
        <w:rPr>
          <w:sz w:val="26"/>
          <w:szCs w:val="26"/>
        </w:rPr>
      </w:pPr>
      <w:r w:rsidRPr="009E5F69">
        <w:rPr>
          <w:sz w:val="26"/>
          <w:szCs w:val="26"/>
        </w:rPr>
        <w:t xml:space="preserve">Получают </w:t>
      </w:r>
      <w:r w:rsidR="00883B4E" w:rsidRPr="009E5F69">
        <w:rPr>
          <w:sz w:val="26"/>
          <w:szCs w:val="26"/>
        </w:rPr>
        <w:t>поддержк</w:t>
      </w:r>
      <w:r w:rsidRPr="009E5F69">
        <w:rPr>
          <w:sz w:val="26"/>
          <w:szCs w:val="26"/>
        </w:rPr>
        <w:t>у, в соответствии с утвержденными Порядками по предоставлению субсидий  в рамках долгосрочной целевой программы «Развитие малого и среднего предпринимательства на территории МО «Муниципальный район «Заполярный район» на 2012 – 2014 годы»</w:t>
      </w:r>
      <w:r w:rsidR="00DD7ACD" w:rsidRPr="009E5F69">
        <w:rPr>
          <w:sz w:val="26"/>
          <w:szCs w:val="26"/>
        </w:rPr>
        <w:t>.</w:t>
      </w:r>
    </w:p>
    <w:p w:rsidR="00DD7ACD" w:rsidRPr="00947347" w:rsidRDefault="00883B4E" w:rsidP="00632122">
      <w:pPr>
        <w:numPr>
          <w:ilvl w:val="0"/>
          <w:numId w:val="17"/>
        </w:numPr>
        <w:tabs>
          <w:tab w:val="left" w:pos="1701"/>
        </w:tabs>
        <w:overflowPunct/>
        <w:ind w:left="0" w:firstLine="851"/>
        <w:jc w:val="both"/>
        <w:textAlignment w:val="auto"/>
        <w:rPr>
          <w:sz w:val="26"/>
          <w:szCs w:val="26"/>
        </w:rPr>
      </w:pPr>
      <w:r w:rsidRPr="00947347">
        <w:rPr>
          <w:sz w:val="26"/>
          <w:szCs w:val="26"/>
        </w:rPr>
        <w:t>К</w:t>
      </w:r>
      <w:r w:rsidR="00DD7ACD" w:rsidRPr="00947347">
        <w:rPr>
          <w:sz w:val="26"/>
          <w:szCs w:val="26"/>
        </w:rPr>
        <w:t>валификация руководителя</w:t>
      </w:r>
      <w:r w:rsidR="002A4119" w:rsidRPr="00947347">
        <w:rPr>
          <w:sz w:val="26"/>
          <w:szCs w:val="26"/>
        </w:rPr>
        <w:t xml:space="preserve"> (</w:t>
      </w:r>
      <w:r w:rsidR="00AD7E7C" w:rsidRPr="00947347">
        <w:rPr>
          <w:sz w:val="26"/>
          <w:szCs w:val="26"/>
        </w:rPr>
        <w:t>полученное</w:t>
      </w:r>
      <w:r w:rsidR="002A4119" w:rsidRPr="00947347">
        <w:rPr>
          <w:sz w:val="26"/>
          <w:szCs w:val="26"/>
        </w:rPr>
        <w:t xml:space="preserve"> образование)</w:t>
      </w:r>
      <w:r w:rsidR="00DD7ACD" w:rsidRPr="00947347">
        <w:rPr>
          <w:sz w:val="26"/>
          <w:szCs w:val="26"/>
        </w:rPr>
        <w:t>.</w:t>
      </w:r>
    </w:p>
    <w:p w:rsidR="00DD7ACD" w:rsidRPr="00947347" w:rsidRDefault="00883B4E" w:rsidP="00632122">
      <w:pPr>
        <w:numPr>
          <w:ilvl w:val="0"/>
          <w:numId w:val="17"/>
        </w:numPr>
        <w:tabs>
          <w:tab w:val="left" w:pos="1701"/>
        </w:tabs>
        <w:overflowPunct/>
        <w:ind w:left="0" w:firstLine="851"/>
        <w:jc w:val="both"/>
        <w:textAlignment w:val="auto"/>
        <w:rPr>
          <w:sz w:val="26"/>
          <w:szCs w:val="26"/>
        </w:rPr>
      </w:pPr>
      <w:r w:rsidRPr="00947347">
        <w:rPr>
          <w:sz w:val="26"/>
          <w:szCs w:val="26"/>
        </w:rPr>
        <w:t>О</w:t>
      </w:r>
      <w:r w:rsidR="00DD7ACD" w:rsidRPr="00947347">
        <w:rPr>
          <w:sz w:val="26"/>
          <w:szCs w:val="26"/>
        </w:rPr>
        <w:t>бучение работников</w:t>
      </w:r>
      <w:r w:rsidRPr="00947347">
        <w:rPr>
          <w:sz w:val="26"/>
          <w:szCs w:val="26"/>
        </w:rPr>
        <w:t xml:space="preserve"> </w:t>
      </w:r>
      <w:r w:rsidR="00B54751" w:rsidRPr="00947347">
        <w:rPr>
          <w:sz w:val="26"/>
          <w:szCs w:val="26"/>
        </w:rPr>
        <w:t xml:space="preserve">в 2010 </w:t>
      </w:r>
      <w:r w:rsidR="007D36AF" w:rsidRPr="00947347">
        <w:rPr>
          <w:sz w:val="26"/>
          <w:szCs w:val="26"/>
        </w:rPr>
        <w:t>-</w:t>
      </w:r>
      <w:r w:rsidR="00B54751" w:rsidRPr="00947347">
        <w:rPr>
          <w:sz w:val="26"/>
          <w:szCs w:val="26"/>
        </w:rPr>
        <w:t xml:space="preserve"> 2011 </w:t>
      </w:r>
      <w:r w:rsidR="00CA4907" w:rsidRPr="00947347">
        <w:rPr>
          <w:sz w:val="26"/>
          <w:szCs w:val="26"/>
        </w:rPr>
        <w:t xml:space="preserve">гг. </w:t>
      </w:r>
      <w:r w:rsidRPr="00947347">
        <w:rPr>
          <w:sz w:val="26"/>
          <w:szCs w:val="26"/>
        </w:rPr>
        <w:t>(п</w:t>
      </w:r>
      <w:r w:rsidRPr="00947347">
        <w:rPr>
          <w:iCs/>
          <w:sz w:val="26"/>
          <w:szCs w:val="26"/>
        </w:rPr>
        <w:t>одготовка, п</w:t>
      </w:r>
      <w:r w:rsidRPr="00947347">
        <w:rPr>
          <w:sz w:val="26"/>
          <w:szCs w:val="26"/>
        </w:rPr>
        <w:t>ереподготовка и повышение квалификации работников)</w:t>
      </w:r>
      <w:r w:rsidR="00DD7ACD" w:rsidRPr="00947347">
        <w:rPr>
          <w:sz w:val="26"/>
          <w:szCs w:val="26"/>
        </w:rPr>
        <w:t>.</w:t>
      </w:r>
    </w:p>
    <w:p w:rsidR="003C3270" w:rsidRPr="00947347" w:rsidRDefault="003C3270" w:rsidP="00632122">
      <w:pPr>
        <w:numPr>
          <w:ilvl w:val="0"/>
          <w:numId w:val="17"/>
        </w:numPr>
        <w:tabs>
          <w:tab w:val="left" w:pos="1701"/>
        </w:tabs>
        <w:overflowPunct/>
        <w:ind w:left="0" w:firstLine="851"/>
        <w:jc w:val="both"/>
        <w:textAlignment w:val="auto"/>
        <w:rPr>
          <w:sz w:val="26"/>
          <w:szCs w:val="26"/>
        </w:rPr>
      </w:pPr>
      <w:r w:rsidRPr="00947347">
        <w:rPr>
          <w:sz w:val="26"/>
          <w:szCs w:val="26"/>
        </w:rPr>
        <w:t>Количество созданных рабочих мест в 2010 - 2011 гг.;</w:t>
      </w:r>
    </w:p>
    <w:p w:rsidR="00966BC1" w:rsidRPr="00947347" w:rsidRDefault="007D36AF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>Социальные показатели</w:t>
      </w:r>
      <w:r w:rsidR="00DD7ACD" w:rsidRPr="00947347">
        <w:rPr>
          <w:sz w:val="26"/>
          <w:szCs w:val="26"/>
        </w:rPr>
        <w:t xml:space="preserve"> оцениваются </w:t>
      </w:r>
      <w:r w:rsidR="00966BC1" w:rsidRPr="00947347">
        <w:rPr>
          <w:sz w:val="26"/>
          <w:szCs w:val="26"/>
        </w:rPr>
        <w:t xml:space="preserve">путем присуждения баллов от 1 до </w:t>
      </w:r>
      <w:r w:rsidRPr="00947347">
        <w:rPr>
          <w:sz w:val="26"/>
          <w:szCs w:val="26"/>
        </w:rPr>
        <w:t>3</w:t>
      </w:r>
      <w:r w:rsidR="00966BC1" w:rsidRPr="00947347">
        <w:rPr>
          <w:sz w:val="26"/>
          <w:szCs w:val="26"/>
        </w:rPr>
        <w:t xml:space="preserve"> (1 – худшее, </w:t>
      </w:r>
      <w:r w:rsidRPr="00947347">
        <w:rPr>
          <w:sz w:val="26"/>
          <w:szCs w:val="26"/>
        </w:rPr>
        <w:t>3</w:t>
      </w:r>
      <w:r w:rsidR="00966BC1" w:rsidRPr="00947347">
        <w:rPr>
          <w:sz w:val="26"/>
          <w:szCs w:val="26"/>
        </w:rPr>
        <w:t xml:space="preserve"> – лучшее значение).</w:t>
      </w:r>
    </w:p>
    <w:p w:rsidR="009E15F0" w:rsidRDefault="009E15F0" w:rsidP="00947347">
      <w:pPr>
        <w:rPr>
          <w:sz w:val="26"/>
          <w:szCs w:val="26"/>
        </w:rPr>
      </w:pPr>
    </w:p>
    <w:p w:rsidR="009E15F0" w:rsidRPr="00947347" w:rsidRDefault="009E15F0" w:rsidP="00947347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947347">
        <w:rPr>
          <w:b/>
          <w:sz w:val="26"/>
          <w:szCs w:val="26"/>
        </w:rPr>
        <w:t xml:space="preserve">6. </w:t>
      </w:r>
      <w:r w:rsidR="009D05D4" w:rsidRPr="00947347">
        <w:rPr>
          <w:b/>
          <w:sz w:val="26"/>
          <w:szCs w:val="26"/>
        </w:rPr>
        <w:t>Порядок участия в конкурсе</w:t>
      </w:r>
    </w:p>
    <w:p w:rsidR="009E15F0" w:rsidRPr="00947347" w:rsidRDefault="009E15F0" w:rsidP="00947347">
      <w:pPr>
        <w:rPr>
          <w:sz w:val="26"/>
          <w:szCs w:val="26"/>
        </w:rPr>
      </w:pPr>
    </w:p>
    <w:p w:rsidR="00303AD2" w:rsidRPr="00947347" w:rsidRDefault="00E61FFA" w:rsidP="00947347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6.1. Для участия в конкурсе </w:t>
      </w:r>
      <w:proofErr w:type="spellStart"/>
      <w:r>
        <w:rPr>
          <w:sz w:val="26"/>
          <w:szCs w:val="26"/>
        </w:rPr>
        <w:t>СМиСП</w:t>
      </w:r>
      <w:proofErr w:type="spellEnd"/>
      <w:r>
        <w:rPr>
          <w:sz w:val="26"/>
          <w:szCs w:val="26"/>
        </w:rPr>
        <w:t xml:space="preserve"> необходимо представить в Администрацию муниципального района «Заполярный район» не позднее 17 часов 22 июня текущего года следующие документы:</w:t>
      </w:r>
    </w:p>
    <w:p w:rsidR="009D6B23" w:rsidRPr="00947347" w:rsidRDefault="00AE4214" w:rsidP="00947347">
      <w:pPr>
        <w:pStyle w:val="ConsPlusNonformat"/>
        <w:numPr>
          <w:ilvl w:val="0"/>
          <w:numId w:val="18"/>
        </w:numPr>
        <w:tabs>
          <w:tab w:val="left" w:pos="1560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Заявка на участие в конкурсе «Лучший предприниматель года Заполярного района»</w:t>
      </w:r>
      <w:r w:rsidR="009D6B23" w:rsidRPr="00947347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№ 1 </w:t>
      </w:r>
      <w:r w:rsidR="00A2179B" w:rsidRPr="00947347">
        <w:rPr>
          <w:rFonts w:ascii="Times New Roman" w:hAnsi="Times New Roman" w:cs="Times New Roman"/>
          <w:sz w:val="26"/>
          <w:szCs w:val="26"/>
        </w:rPr>
        <w:t>к настоящему По</w:t>
      </w:r>
      <w:r w:rsidR="00F4023A" w:rsidRPr="00947347">
        <w:rPr>
          <w:rFonts w:ascii="Times New Roman" w:hAnsi="Times New Roman" w:cs="Times New Roman"/>
          <w:sz w:val="26"/>
          <w:szCs w:val="26"/>
        </w:rPr>
        <w:t>рядку</w:t>
      </w:r>
      <w:r w:rsidR="00A2179B" w:rsidRPr="00947347">
        <w:rPr>
          <w:rFonts w:ascii="Times New Roman" w:hAnsi="Times New Roman" w:cs="Times New Roman"/>
          <w:sz w:val="26"/>
          <w:szCs w:val="26"/>
        </w:rPr>
        <w:t>.</w:t>
      </w:r>
    </w:p>
    <w:p w:rsidR="009D6B23" w:rsidRPr="00947347" w:rsidRDefault="00193196" w:rsidP="00947347">
      <w:pPr>
        <w:pStyle w:val="ConsPlusNonformat"/>
        <w:numPr>
          <w:ilvl w:val="0"/>
          <w:numId w:val="18"/>
        </w:numPr>
        <w:tabs>
          <w:tab w:val="left" w:pos="1560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А</w:t>
      </w:r>
      <w:r w:rsidR="009D6B23" w:rsidRPr="00947347">
        <w:rPr>
          <w:rFonts w:ascii="Times New Roman" w:hAnsi="Times New Roman" w:cs="Times New Roman"/>
          <w:sz w:val="26"/>
          <w:szCs w:val="26"/>
        </w:rPr>
        <w:t xml:space="preserve">нкета участника конкурса по форме согласно приложению № 2 </w:t>
      </w:r>
      <w:r w:rsidR="00A2179B" w:rsidRPr="00947347">
        <w:rPr>
          <w:rFonts w:ascii="Times New Roman" w:hAnsi="Times New Roman" w:cs="Times New Roman"/>
          <w:sz w:val="26"/>
          <w:szCs w:val="26"/>
        </w:rPr>
        <w:t>к настоящему По</w:t>
      </w:r>
      <w:r w:rsidR="007D36AF" w:rsidRPr="00947347">
        <w:rPr>
          <w:rFonts w:ascii="Times New Roman" w:hAnsi="Times New Roman" w:cs="Times New Roman"/>
          <w:sz w:val="26"/>
          <w:szCs w:val="26"/>
        </w:rPr>
        <w:t>рядку</w:t>
      </w:r>
      <w:r w:rsidR="00A2179B" w:rsidRPr="00947347">
        <w:rPr>
          <w:rFonts w:ascii="Times New Roman" w:hAnsi="Times New Roman" w:cs="Times New Roman"/>
          <w:sz w:val="26"/>
          <w:szCs w:val="26"/>
        </w:rPr>
        <w:t>.</w:t>
      </w:r>
    </w:p>
    <w:p w:rsidR="00193196" w:rsidRPr="00947347" w:rsidRDefault="00193196" w:rsidP="00947347">
      <w:pPr>
        <w:pStyle w:val="ConsPlusNonformat"/>
        <w:numPr>
          <w:ilvl w:val="0"/>
          <w:numId w:val="18"/>
        </w:numPr>
        <w:tabs>
          <w:tab w:val="left" w:pos="1560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К</w:t>
      </w:r>
      <w:r w:rsidR="009D6B23" w:rsidRPr="00947347">
        <w:rPr>
          <w:rFonts w:ascii="Times New Roman" w:hAnsi="Times New Roman" w:cs="Times New Roman"/>
          <w:sz w:val="26"/>
          <w:szCs w:val="26"/>
        </w:rPr>
        <w:t xml:space="preserve">раткая информация о </w:t>
      </w:r>
      <w:proofErr w:type="spellStart"/>
      <w:r w:rsidR="00883FB0" w:rsidRPr="00947347">
        <w:rPr>
          <w:rFonts w:ascii="Times New Roman" w:hAnsi="Times New Roman" w:cs="Times New Roman"/>
          <w:sz w:val="26"/>
          <w:szCs w:val="26"/>
        </w:rPr>
        <w:t>СМиСП</w:t>
      </w:r>
      <w:proofErr w:type="spellEnd"/>
      <w:r w:rsidRPr="00947347">
        <w:rPr>
          <w:rFonts w:ascii="Times New Roman" w:hAnsi="Times New Roman" w:cs="Times New Roman"/>
          <w:sz w:val="26"/>
          <w:szCs w:val="26"/>
        </w:rPr>
        <w:t>:</w:t>
      </w:r>
    </w:p>
    <w:p w:rsidR="00193196" w:rsidRPr="00947347" w:rsidRDefault="00193196" w:rsidP="00947347">
      <w:pPr>
        <w:pStyle w:val="ConsPlusNonformat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-</w:t>
      </w:r>
      <w:r w:rsidR="009D6B23" w:rsidRPr="00947347">
        <w:rPr>
          <w:rFonts w:ascii="Times New Roman" w:hAnsi="Times New Roman" w:cs="Times New Roman"/>
          <w:sz w:val="26"/>
          <w:szCs w:val="26"/>
        </w:rPr>
        <w:t xml:space="preserve"> описание предприятия, характеристика его продукции, работ, услуг, используемые методы продвижения на рынке, оценка рынка и конкуренции на нем, управление производством, качеством продукции и персоналом, аналитическая справка о деятельности предприятия – объемом не более </w:t>
      </w:r>
      <w:r w:rsidR="0020654F">
        <w:rPr>
          <w:rFonts w:ascii="Times New Roman" w:hAnsi="Times New Roman" w:cs="Times New Roman"/>
          <w:sz w:val="26"/>
          <w:szCs w:val="26"/>
        </w:rPr>
        <w:t>трех страниц (представляется в обязательном порядке)</w:t>
      </w:r>
      <w:r w:rsidR="00A2179B" w:rsidRPr="00947347">
        <w:rPr>
          <w:rFonts w:ascii="Times New Roman" w:hAnsi="Times New Roman" w:cs="Times New Roman"/>
          <w:sz w:val="26"/>
          <w:szCs w:val="26"/>
        </w:rPr>
        <w:t>;</w:t>
      </w:r>
    </w:p>
    <w:p w:rsidR="009D6B23" w:rsidRPr="00947347" w:rsidRDefault="00193196" w:rsidP="00947347">
      <w:pPr>
        <w:pStyle w:val="ConsPlusNonformat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- </w:t>
      </w:r>
      <w:r w:rsidR="009D6B23" w:rsidRPr="00947347">
        <w:rPr>
          <w:rFonts w:ascii="Times New Roman" w:hAnsi="Times New Roman" w:cs="Times New Roman"/>
          <w:sz w:val="26"/>
          <w:szCs w:val="26"/>
        </w:rPr>
        <w:t>электронн</w:t>
      </w:r>
      <w:r w:rsidR="0020654F">
        <w:rPr>
          <w:rFonts w:ascii="Times New Roman" w:hAnsi="Times New Roman" w:cs="Times New Roman"/>
          <w:sz w:val="26"/>
          <w:szCs w:val="26"/>
        </w:rPr>
        <w:t>ая</w:t>
      </w:r>
      <w:r w:rsidR="009D6B23" w:rsidRPr="00947347">
        <w:rPr>
          <w:rFonts w:ascii="Times New Roman" w:hAnsi="Times New Roman" w:cs="Times New Roman"/>
          <w:sz w:val="26"/>
          <w:szCs w:val="26"/>
        </w:rPr>
        <w:t xml:space="preserve"> презентаци</w:t>
      </w:r>
      <w:r w:rsidR="0020654F">
        <w:rPr>
          <w:rFonts w:ascii="Times New Roman" w:hAnsi="Times New Roman" w:cs="Times New Roman"/>
          <w:sz w:val="26"/>
          <w:szCs w:val="26"/>
        </w:rPr>
        <w:t>я</w:t>
      </w:r>
      <w:r w:rsidR="009D6B23" w:rsidRPr="00947347">
        <w:rPr>
          <w:rFonts w:ascii="Times New Roman" w:hAnsi="Times New Roman" w:cs="Times New Roman"/>
          <w:sz w:val="26"/>
          <w:szCs w:val="26"/>
        </w:rPr>
        <w:t xml:space="preserve"> в формате </w:t>
      </w:r>
      <w:proofErr w:type="spellStart"/>
      <w:r w:rsidR="009D6B23" w:rsidRPr="00947347">
        <w:rPr>
          <w:rFonts w:ascii="Times New Roman" w:hAnsi="Times New Roman" w:cs="Times New Roman"/>
          <w:sz w:val="26"/>
          <w:szCs w:val="26"/>
        </w:rPr>
        <w:t>Power</w:t>
      </w:r>
      <w:proofErr w:type="spellEnd"/>
      <w:r w:rsidR="009D6B23" w:rsidRPr="009473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6B23" w:rsidRPr="00947347">
        <w:rPr>
          <w:rFonts w:ascii="Times New Roman" w:hAnsi="Times New Roman" w:cs="Times New Roman"/>
          <w:sz w:val="26"/>
          <w:szCs w:val="26"/>
        </w:rPr>
        <w:t>Point</w:t>
      </w:r>
      <w:proofErr w:type="spellEnd"/>
      <w:r w:rsidR="009D6B23" w:rsidRPr="00947347">
        <w:rPr>
          <w:rFonts w:ascii="Times New Roman" w:hAnsi="Times New Roman" w:cs="Times New Roman"/>
          <w:sz w:val="26"/>
          <w:szCs w:val="26"/>
        </w:rPr>
        <w:t xml:space="preserve"> о деятельности субъекта малого или среднего предпринимательства (прикладывается на диске формата CD/DVD в конв</w:t>
      </w:r>
      <w:r w:rsidR="00A2179B" w:rsidRPr="00947347">
        <w:rPr>
          <w:rFonts w:ascii="Times New Roman" w:hAnsi="Times New Roman" w:cs="Times New Roman"/>
          <w:sz w:val="26"/>
          <w:szCs w:val="26"/>
        </w:rPr>
        <w:t>ерте)</w:t>
      </w:r>
      <w:r w:rsidR="0020654F">
        <w:rPr>
          <w:rFonts w:ascii="Times New Roman" w:hAnsi="Times New Roman" w:cs="Times New Roman"/>
          <w:sz w:val="26"/>
          <w:szCs w:val="26"/>
        </w:rPr>
        <w:t xml:space="preserve"> (предоставляется по возможности)</w:t>
      </w:r>
      <w:r w:rsidR="00A2179B" w:rsidRPr="00947347">
        <w:rPr>
          <w:rFonts w:ascii="Times New Roman" w:hAnsi="Times New Roman" w:cs="Times New Roman"/>
          <w:sz w:val="26"/>
          <w:szCs w:val="26"/>
        </w:rPr>
        <w:t>.</w:t>
      </w:r>
    </w:p>
    <w:p w:rsidR="009D6B23" w:rsidRPr="00947347" w:rsidRDefault="00AB62A2" w:rsidP="00947347">
      <w:pPr>
        <w:pStyle w:val="ConsPlusNonformat"/>
        <w:numPr>
          <w:ilvl w:val="0"/>
          <w:numId w:val="18"/>
        </w:numPr>
        <w:tabs>
          <w:tab w:val="left" w:pos="1560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Ц</w:t>
      </w:r>
      <w:r w:rsidR="009D6B23" w:rsidRPr="00947347">
        <w:rPr>
          <w:rFonts w:ascii="Times New Roman" w:hAnsi="Times New Roman" w:cs="Times New Roman"/>
          <w:sz w:val="26"/>
          <w:szCs w:val="26"/>
        </w:rPr>
        <w:t>ветные фотографии участника конкурса форматом не менее 10x15 см (фотографии процесса производства, выпускаемых образцов продукции, рек</w:t>
      </w:r>
      <w:r w:rsidR="00E72B4B" w:rsidRPr="00947347">
        <w:rPr>
          <w:rFonts w:ascii="Times New Roman" w:hAnsi="Times New Roman" w:cs="Times New Roman"/>
          <w:sz w:val="26"/>
          <w:szCs w:val="26"/>
        </w:rPr>
        <w:t>ламные образцы товаров и услуг).</w:t>
      </w:r>
    </w:p>
    <w:p w:rsidR="009D6B23" w:rsidRPr="00947347" w:rsidRDefault="00AB62A2" w:rsidP="00947347">
      <w:pPr>
        <w:pStyle w:val="ConsPlusNonformat"/>
        <w:numPr>
          <w:ilvl w:val="0"/>
          <w:numId w:val="18"/>
        </w:numPr>
        <w:tabs>
          <w:tab w:val="left" w:pos="1560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Р</w:t>
      </w:r>
      <w:r w:rsidR="009D6B23" w:rsidRPr="00947347">
        <w:rPr>
          <w:rFonts w:ascii="Times New Roman" w:hAnsi="Times New Roman" w:cs="Times New Roman"/>
          <w:sz w:val="26"/>
          <w:szCs w:val="26"/>
        </w:rPr>
        <w:t xml:space="preserve">екомендации органов местного самоуправления муниципальных образований </w:t>
      </w:r>
      <w:r w:rsidRPr="00947347">
        <w:rPr>
          <w:rFonts w:ascii="Times New Roman" w:hAnsi="Times New Roman" w:cs="Times New Roman"/>
          <w:sz w:val="26"/>
          <w:szCs w:val="26"/>
        </w:rPr>
        <w:t>муниципального района «Заполярный район»</w:t>
      </w:r>
      <w:r w:rsidR="009D6B23" w:rsidRPr="00947347">
        <w:rPr>
          <w:rFonts w:ascii="Times New Roman" w:hAnsi="Times New Roman" w:cs="Times New Roman"/>
          <w:sz w:val="26"/>
          <w:szCs w:val="26"/>
        </w:rPr>
        <w:t>, предпринимательских со</w:t>
      </w:r>
      <w:r w:rsidR="00E72B4B" w:rsidRPr="00947347">
        <w:rPr>
          <w:rFonts w:ascii="Times New Roman" w:hAnsi="Times New Roman" w:cs="Times New Roman"/>
          <w:sz w:val="26"/>
          <w:szCs w:val="26"/>
        </w:rPr>
        <w:t>юзов и ассоциаций (при наличии).</w:t>
      </w:r>
    </w:p>
    <w:p w:rsidR="009D6B23" w:rsidRPr="00947347" w:rsidRDefault="00AB62A2" w:rsidP="00947347">
      <w:pPr>
        <w:pStyle w:val="ConsPlusNonformat"/>
        <w:numPr>
          <w:ilvl w:val="0"/>
          <w:numId w:val="18"/>
        </w:numPr>
        <w:tabs>
          <w:tab w:val="left" w:pos="1701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Копия бухгалтерского баланса </w:t>
      </w:r>
      <w:r w:rsidR="009D6B23" w:rsidRPr="00947347">
        <w:rPr>
          <w:rFonts w:ascii="Times New Roman" w:hAnsi="Times New Roman" w:cs="Times New Roman"/>
          <w:sz w:val="26"/>
          <w:szCs w:val="26"/>
        </w:rPr>
        <w:t xml:space="preserve">и отчета о прибылях и убытках </w:t>
      </w:r>
      <w:r w:rsidR="00A2179B" w:rsidRPr="00947347">
        <w:rPr>
          <w:rFonts w:ascii="Times New Roman" w:hAnsi="Times New Roman" w:cs="Times New Roman"/>
          <w:sz w:val="26"/>
          <w:szCs w:val="26"/>
        </w:rPr>
        <w:t>п</w:t>
      </w:r>
      <w:r w:rsidRPr="00947347">
        <w:rPr>
          <w:rFonts w:ascii="Times New Roman" w:hAnsi="Times New Roman" w:cs="Times New Roman"/>
          <w:sz w:val="26"/>
          <w:szCs w:val="26"/>
        </w:rPr>
        <w:t xml:space="preserve">о форме, утвержденной приложением № 1 к приказу министерства финансов </w:t>
      </w:r>
      <w:r w:rsidR="0020654F">
        <w:rPr>
          <w:rFonts w:ascii="Times New Roman" w:hAnsi="Times New Roman" w:cs="Times New Roman"/>
          <w:sz w:val="26"/>
          <w:szCs w:val="26"/>
        </w:rPr>
        <w:t>Р</w:t>
      </w:r>
      <w:r w:rsidRPr="00947347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="0020654F">
        <w:rPr>
          <w:rFonts w:ascii="Times New Roman" w:hAnsi="Times New Roman" w:cs="Times New Roman"/>
          <w:sz w:val="26"/>
          <w:szCs w:val="26"/>
        </w:rPr>
        <w:t>Ф</w:t>
      </w:r>
      <w:r w:rsidRPr="00947347">
        <w:rPr>
          <w:rFonts w:ascii="Times New Roman" w:hAnsi="Times New Roman" w:cs="Times New Roman"/>
          <w:sz w:val="26"/>
          <w:szCs w:val="26"/>
        </w:rPr>
        <w:t>едерац</w:t>
      </w:r>
      <w:r w:rsidR="00E72B4B" w:rsidRPr="00947347">
        <w:rPr>
          <w:rFonts w:ascii="Times New Roman" w:hAnsi="Times New Roman" w:cs="Times New Roman"/>
          <w:sz w:val="26"/>
          <w:szCs w:val="26"/>
        </w:rPr>
        <w:t>ии от 02 июля 2010 года № 66н «О</w:t>
      </w:r>
      <w:r w:rsidRPr="00947347">
        <w:rPr>
          <w:rFonts w:ascii="Times New Roman" w:hAnsi="Times New Roman" w:cs="Times New Roman"/>
          <w:sz w:val="26"/>
          <w:szCs w:val="26"/>
        </w:rPr>
        <w:t xml:space="preserve"> формах бухгалтерской отчетности организаций» за два последних финансовых года </w:t>
      </w:r>
      <w:r w:rsidR="00E72B4B" w:rsidRPr="00947347">
        <w:rPr>
          <w:rFonts w:ascii="Times New Roman" w:hAnsi="Times New Roman" w:cs="Times New Roman"/>
          <w:sz w:val="26"/>
          <w:szCs w:val="26"/>
        </w:rPr>
        <w:t>с</w:t>
      </w:r>
      <w:r w:rsidRPr="00947347">
        <w:rPr>
          <w:rFonts w:ascii="Times New Roman" w:hAnsi="Times New Roman" w:cs="Times New Roman"/>
          <w:sz w:val="26"/>
          <w:szCs w:val="26"/>
        </w:rPr>
        <w:t xml:space="preserve"> отметкой налогового ор</w:t>
      </w:r>
      <w:r w:rsidR="009D6B23" w:rsidRPr="00947347">
        <w:rPr>
          <w:rFonts w:ascii="Times New Roman" w:hAnsi="Times New Roman" w:cs="Times New Roman"/>
          <w:sz w:val="26"/>
          <w:szCs w:val="26"/>
        </w:rPr>
        <w:t>гана (</w:t>
      </w:r>
      <w:r w:rsidR="0020654F">
        <w:rPr>
          <w:rFonts w:ascii="Times New Roman" w:hAnsi="Times New Roman" w:cs="Times New Roman"/>
          <w:sz w:val="26"/>
          <w:szCs w:val="26"/>
        </w:rPr>
        <w:t xml:space="preserve">для </w:t>
      </w:r>
      <w:r w:rsidR="009D6B23" w:rsidRPr="00947347">
        <w:rPr>
          <w:rFonts w:ascii="Times New Roman" w:hAnsi="Times New Roman" w:cs="Times New Roman"/>
          <w:sz w:val="26"/>
          <w:szCs w:val="26"/>
        </w:rPr>
        <w:t>юридически</w:t>
      </w:r>
      <w:r w:rsidR="0020654F">
        <w:rPr>
          <w:rFonts w:ascii="Times New Roman" w:hAnsi="Times New Roman" w:cs="Times New Roman"/>
          <w:sz w:val="26"/>
          <w:szCs w:val="26"/>
        </w:rPr>
        <w:t>х</w:t>
      </w:r>
      <w:r w:rsidR="009D6B23" w:rsidRPr="00947347">
        <w:rPr>
          <w:rFonts w:ascii="Times New Roman" w:hAnsi="Times New Roman" w:cs="Times New Roman"/>
          <w:sz w:val="26"/>
          <w:szCs w:val="26"/>
        </w:rPr>
        <w:t xml:space="preserve"> лиц, применяющи</w:t>
      </w:r>
      <w:r w:rsidR="0020654F">
        <w:rPr>
          <w:rFonts w:ascii="Times New Roman" w:hAnsi="Times New Roman" w:cs="Times New Roman"/>
          <w:sz w:val="26"/>
          <w:szCs w:val="26"/>
        </w:rPr>
        <w:t>х</w:t>
      </w:r>
      <w:r w:rsidR="00A2179B" w:rsidRPr="00947347">
        <w:rPr>
          <w:rFonts w:ascii="Times New Roman" w:hAnsi="Times New Roman" w:cs="Times New Roman"/>
          <w:sz w:val="26"/>
          <w:szCs w:val="26"/>
        </w:rPr>
        <w:t xml:space="preserve"> общую систему налогообложения).</w:t>
      </w:r>
    </w:p>
    <w:p w:rsidR="009D6B23" w:rsidRPr="00947347" w:rsidRDefault="00AB62A2" w:rsidP="00947347">
      <w:pPr>
        <w:pStyle w:val="ConsPlusNonformat"/>
        <w:numPr>
          <w:ilvl w:val="0"/>
          <w:numId w:val="18"/>
        </w:numPr>
        <w:tabs>
          <w:tab w:val="left" w:pos="1701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  <w:shd w:val="clear" w:color="auto" w:fill="FFFFFF"/>
        </w:rPr>
        <w:t>Копи</w:t>
      </w:r>
      <w:r w:rsidR="001A7231">
        <w:rPr>
          <w:rFonts w:ascii="Times New Roman" w:hAnsi="Times New Roman" w:cs="Times New Roman"/>
          <w:sz w:val="26"/>
          <w:szCs w:val="26"/>
          <w:shd w:val="clear" w:color="auto" w:fill="FFFFFF"/>
        </w:rPr>
        <w:t>и</w:t>
      </w:r>
      <w:r w:rsidRPr="0094734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налогов</w:t>
      </w:r>
      <w:r w:rsidR="001A7231">
        <w:rPr>
          <w:rFonts w:ascii="Times New Roman" w:hAnsi="Times New Roman" w:cs="Times New Roman"/>
          <w:sz w:val="26"/>
          <w:szCs w:val="26"/>
          <w:shd w:val="clear" w:color="auto" w:fill="FFFFFF"/>
        </w:rPr>
        <w:t>ых</w:t>
      </w:r>
      <w:r w:rsidRPr="0094734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деклараци</w:t>
      </w:r>
      <w:r w:rsidR="001A7231">
        <w:rPr>
          <w:rFonts w:ascii="Times New Roman" w:hAnsi="Times New Roman" w:cs="Times New Roman"/>
          <w:sz w:val="26"/>
          <w:szCs w:val="26"/>
          <w:shd w:val="clear" w:color="auto" w:fill="FFFFFF"/>
        </w:rPr>
        <w:t>й</w:t>
      </w:r>
      <w:r w:rsidRPr="0094734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 два последних финансовых года </w:t>
      </w:r>
      <w:r w:rsidR="00E72B4B" w:rsidRPr="00947347">
        <w:rPr>
          <w:rFonts w:ascii="Times New Roman" w:hAnsi="Times New Roman" w:cs="Times New Roman"/>
          <w:sz w:val="26"/>
          <w:szCs w:val="26"/>
          <w:shd w:val="clear" w:color="auto" w:fill="FFFFFF"/>
        </w:rPr>
        <w:t>с</w:t>
      </w:r>
      <w:r w:rsidRPr="00947347">
        <w:rPr>
          <w:rFonts w:ascii="Times New Roman" w:hAnsi="Times New Roman" w:cs="Times New Roman"/>
          <w:sz w:val="26"/>
          <w:szCs w:val="26"/>
        </w:rPr>
        <w:t xml:space="preserve"> отметк</w:t>
      </w:r>
      <w:r w:rsidR="001A7231">
        <w:rPr>
          <w:rFonts w:ascii="Times New Roman" w:hAnsi="Times New Roman" w:cs="Times New Roman"/>
          <w:sz w:val="26"/>
          <w:szCs w:val="26"/>
        </w:rPr>
        <w:t>ами</w:t>
      </w:r>
      <w:r w:rsidRPr="00947347">
        <w:rPr>
          <w:rFonts w:ascii="Times New Roman" w:hAnsi="Times New Roman" w:cs="Times New Roman"/>
          <w:sz w:val="26"/>
          <w:szCs w:val="26"/>
        </w:rPr>
        <w:t xml:space="preserve"> налогового органа</w:t>
      </w:r>
      <w:r w:rsidR="00B54751" w:rsidRPr="00947347">
        <w:rPr>
          <w:rFonts w:ascii="Times New Roman" w:hAnsi="Times New Roman" w:cs="Times New Roman"/>
          <w:sz w:val="26"/>
          <w:szCs w:val="26"/>
        </w:rPr>
        <w:t xml:space="preserve"> для</w:t>
      </w:r>
      <w:r w:rsidRPr="00947347">
        <w:rPr>
          <w:rFonts w:ascii="Times New Roman" w:hAnsi="Times New Roman" w:cs="Times New Roman"/>
          <w:sz w:val="26"/>
          <w:szCs w:val="26"/>
        </w:rPr>
        <w:t xml:space="preserve"> </w:t>
      </w:r>
      <w:r w:rsidR="00B54751" w:rsidRPr="00947347">
        <w:rPr>
          <w:rFonts w:ascii="Times New Roman" w:hAnsi="Times New Roman" w:cs="Times New Roman"/>
          <w:sz w:val="26"/>
          <w:szCs w:val="26"/>
        </w:rPr>
        <w:t>индивидуальных предпринимателей</w:t>
      </w:r>
      <w:r w:rsidR="009D6B23" w:rsidRPr="00947347">
        <w:rPr>
          <w:rFonts w:ascii="Times New Roman" w:hAnsi="Times New Roman" w:cs="Times New Roman"/>
          <w:sz w:val="26"/>
          <w:szCs w:val="26"/>
        </w:rPr>
        <w:t>.</w:t>
      </w:r>
    </w:p>
    <w:p w:rsidR="00303AD2" w:rsidRPr="00947347" w:rsidRDefault="00E72B4B" w:rsidP="00947347">
      <w:pPr>
        <w:pStyle w:val="ConsPlusNonformat"/>
        <w:numPr>
          <w:ilvl w:val="0"/>
          <w:numId w:val="18"/>
        </w:numPr>
        <w:tabs>
          <w:tab w:val="left" w:pos="1701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П</w:t>
      </w:r>
      <w:r w:rsidR="00AB62A2" w:rsidRPr="00947347">
        <w:rPr>
          <w:rFonts w:ascii="Times New Roman" w:hAnsi="Times New Roman" w:cs="Times New Roman"/>
          <w:sz w:val="26"/>
          <w:szCs w:val="26"/>
        </w:rPr>
        <w:t>олученные не ранее, чем за месяц до даты подачи заяв</w:t>
      </w:r>
      <w:r w:rsidR="00464A8E" w:rsidRPr="00947347">
        <w:rPr>
          <w:rFonts w:ascii="Times New Roman" w:hAnsi="Times New Roman" w:cs="Times New Roman"/>
          <w:sz w:val="26"/>
          <w:szCs w:val="26"/>
        </w:rPr>
        <w:t>ки на участие в конкурсе</w:t>
      </w:r>
      <w:r w:rsidR="00AB62A2" w:rsidRPr="00947347">
        <w:rPr>
          <w:rFonts w:ascii="Times New Roman" w:hAnsi="Times New Roman" w:cs="Times New Roman"/>
          <w:sz w:val="26"/>
          <w:szCs w:val="26"/>
        </w:rPr>
        <w:t xml:space="preserve"> выписки из единого государственного реестра юридических лиц или единого государственного реестра индивидуальных предпринимателей, содержащие сведения </w:t>
      </w:r>
      <w:proofErr w:type="gramStart"/>
      <w:r w:rsidR="00AB62A2" w:rsidRPr="00947347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="00AB62A2" w:rsidRPr="00947347">
        <w:rPr>
          <w:rFonts w:ascii="Times New Roman" w:hAnsi="Times New Roman" w:cs="Times New Roman"/>
          <w:sz w:val="26"/>
          <w:szCs w:val="26"/>
        </w:rPr>
        <w:t xml:space="preserve"> всех видах экономической деятельности в соответст</w:t>
      </w:r>
      <w:r w:rsidRPr="00947347">
        <w:rPr>
          <w:rFonts w:ascii="Times New Roman" w:hAnsi="Times New Roman" w:cs="Times New Roman"/>
          <w:sz w:val="26"/>
          <w:szCs w:val="26"/>
        </w:rPr>
        <w:t xml:space="preserve">вии с </w:t>
      </w:r>
      <w:r w:rsidR="00464A8E" w:rsidRPr="00947347">
        <w:rPr>
          <w:rFonts w:ascii="Times New Roman" w:hAnsi="Times New Roman" w:cs="Times New Roman"/>
          <w:sz w:val="26"/>
          <w:szCs w:val="26"/>
        </w:rPr>
        <w:t>ОКВЭД</w:t>
      </w:r>
      <w:r w:rsidRPr="00947347">
        <w:rPr>
          <w:rFonts w:ascii="Times New Roman" w:hAnsi="Times New Roman" w:cs="Times New Roman"/>
          <w:sz w:val="26"/>
          <w:szCs w:val="26"/>
        </w:rPr>
        <w:t>.</w:t>
      </w:r>
    </w:p>
    <w:p w:rsidR="00303AD2" w:rsidRPr="00947347" w:rsidRDefault="00AB62A2" w:rsidP="00947347">
      <w:pPr>
        <w:pStyle w:val="ConsPlusNonformat"/>
        <w:numPr>
          <w:ilvl w:val="0"/>
          <w:numId w:val="18"/>
        </w:numPr>
        <w:tabs>
          <w:tab w:val="left" w:pos="1701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Заверенную </w:t>
      </w:r>
      <w:r w:rsidR="00A2179B" w:rsidRPr="00947347">
        <w:rPr>
          <w:rFonts w:ascii="Times New Roman" w:hAnsi="Times New Roman" w:cs="Times New Roman"/>
          <w:sz w:val="26"/>
          <w:szCs w:val="26"/>
        </w:rPr>
        <w:t>участником конкурса</w:t>
      </w:r>
      <w:r w:rsidRPr="00947347">
        <w:rPr>
          <w:rFonts w:ascii="Times New Roman" w:hAnsi="Times New Roman" w:cs="Times New Roman"/>
          <w:sz w:val="26"/>
          <w:szCs w:val="26"/>
        </w:rPr>
        <w:t xml:space="preserve"> копи</w:t>
      </w:r>
      <w:r w:rsidR="00A2179B" w:rsidRPr="00947347">
        <w:rPr>
          <w:rFonts w:ascii="Times New Roman" w:hAnsi="Times New Roman" w:cs="Times New Roman"/>
          <w:sz w:val="26"/>
          <w:szCs w:val="26"/>
        </w:rPr>
        <w:t>ю</w:t>
      </w:r>
      <w:r w:rsidRPr="00947347">
        <w:rPr>
          <w:rFonts w:ascii="Times New Roman" w:hAnsi="Times New Roman" w:cs="Times New Roman"/>
          <w:sz w:val="26"/>
          <w:szCs w:val="26"/>
        </w:rPr>
        <w:t xml:space="preserve"> свидетельства о постан</w:t>
      </w:r>
      <w:r w:rsidR="00E72B4B" w:rsidRPr="00947347">
        <w:rPr>
          <w:rFonts w:ascii="Times New Roman" w:hAnsi="Times New Roman" w:cs="Times New Roman"/>
          <w:sz w:val="26"/>
          <w:szCs w:val="26"/>
        </w:rPr>
        <w:t>овке на учет в налоговом органе.</w:t>
      </w:r>
    </w:p>
    <w:p w:rsidR="00303AD2" w:rsidRPr="00947347" w:rsidRDefault="00AB62A2" w:rsidP="00947347">
      <w:pPr>
        <w:pStyle w:val="ConsPlusNonformat"/>
        <w:numPr>
          <w:ilvl w:val="0"/>
          <w:numId w:val="18"/>
        </w:numPr>
        <w:tabs>
          <w:tab w:val="left" w:pos="1701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Справку налоговых органов об отсутствии просроченной задолженности по налоговым и иным обязательным платежам, полученную не ранее, чем за месяц до </w:t>
      </w:r>
      <w:r w:rsidR="00E72B4B" w:rsidRPr="00947347">
        <w:rPr>
          <w:rFonts w:ascii="Times New Roman" w:hAnsi="Times New Roman" w:cs="Times New Roman"/>
          <w:sz w:val="26"/>
          <w:szCs w:val="26"/>
        </w:rPr>
        <w:t xml:space="preserve">даты подачи </w:t>
      </w:r>
      <w:r w:rsidR="00464A8E" w:rsidRPr="00947347">
        <w:rPr>
          <w:rFonts w:ascii="Times New Roman" w:hAnsi="Times New Roman" w:cs="Times New Roman"/>
          <w:sz w:val="26"/>
          <w:szCs w:val="26"/>
        </w:rPr>
        <w:t>заявки на участие в конкурсе</w:t>
      </w:r>
      <w:r w:rsidR="00E72B4B" w:rsidRPr="00947347">
        <w:rPr>
          <w:rFonts w:ascii="Times New Roman" w:hAnsi="Times New Roman" w:cs="Times New Roman"/>
          <w:sz w:val="26"/>
          <w:szCs w:val="26"/>
        </w:rPr>
        <w:t>.</w:t>
      </w:r>
    </w:p>
    <w:p w:rsidR="00E72B4B" w:rsidRPr="00947347" w:rsidRDefault="00AB62A2" w:rsidP="00947347">
      <w:pPr>
        <w:pStyle w:val="ConsPlusNonformat"/>
        <w:widowControl/>
        <w:numPr>
          <w:ilvl w:val="0"/>
          <w:numId w:val="18"/>
        </w:numPr>
        <w:tabs>
          <w:tab w:val="left" w:pos="1701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Заверенные </w:t>
      </w:r>
      <w:r w:rsidR="00A2179B" w:rsidRPr="00947347">
        <w:rPr>
          <w:rFonts w:ascii="Times New Roman" w:hAnsi="Times New Roman" w:cs="Times New Roman"/>
          <w:sz w:val="26"/>
          <w:szCs w:val="26"/>
        </w:rPr>
        <w:t>участником конкурса</w:t>
      </w:r>
      <w:r w:rsidRPr="00947347">
        <w:rPr>
          <w:rFonts w:ascii="Times New Roman" w:hAnsi="Times New Roman" w:cs="Times New Roman"/>
          <w:sz w:val="26"/>
          <w:szCs w:val="26"/>
        </w:rPr>
        <w:t xml:space="preserve"> копии 2 и 3 страницы паспорта, а также копии листов с информацией о регистрации по месту жительства (для и</w:t>
      </w:r>
      <w:r w:rsidR="00E72B4B" w:rsidRPr="00947347">
        <w:rPr>
          <w:rFonts w:ascii="Times New Roman" w:hAnsi="Times New Roman" w:cs="Times New Roman"/>
          <w:sz w:val="26"/>
          <w:szCs w:val="26"/>
        </w:rPr>
        <w:t>ндивидуальных предпринимателей).</w:t>
      </w:r>
    </w:p>
    <w:p w:rsidR="009E15F0" w:rsidRPr="00947347" w:rsidRDefault="001A7231" w:rsidP="00947347">
      <w:pPr>
        <w:pStyle w:val="ConsPlusNonformat"/>
        <w:widowControl/>
        <w:numPr>
          <w:ilvl w:val="0"/>
          <w:numId w:val="18"/>
        </w:numPr>
        <w:tabs>
          <w:tab w:val="left" w:pos="0"/>
          <w:tab w:val="left" w:pos="1701"/>
        </w:tabs>
        <w:ind w:left="0" w:firstLine="851"/>
        <w:jc w:val="both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Расчет</w:t>
      </w:r>
      <w:r w:rsidR="00AB62A2" w:rsidRPr="0094734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5D7D7F" w:rsidRPr="00947347">
        <w:rPr>
          <w:rFonts w:ascii="Times New Roman" w:eastAsia="Arial Unicode MS" w:hAnsi="Times New Roman" w:cs="Times New Roman"/>
          <w:sz w:val="26"/>
          <w:szCs w:val="26"/>
        </w:rPr>
        <w:t xml:space="preserve">показателей </w:t>
      </w:r>
      <w:r w:rsidR="00AE4214" w:rsidRPr="00947347">
        <w:rPr>
          <w:rFonts w:ascii="Times New Roman" w:eastAsia="Arial Unicode MS" w:hAnsi="Times New Roman" w:cs="Times New Roman"/>
          <w:sz w:val="26"/>
          <w:szCs w:val="26"/>
        </w:rPr>
        <w:t>социально-экономической деятельности субъектов малого и среднего предпринимательства</w:t>
      </w:r>
      <w:r w:rsidR="005D7D7F" w:rsidRPr="0094734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EE6277" w:rsidRPr="00947347">
        <w:rPr>
          <w:rFonts w:ascii="Times New Roman" w:hAnsi="Times New Roman" w:cs="Times New Roman"/>
          <w:sz w:val="26"/>
          <w:szCs w:val="26"/>
        </w:rPr>
        <w:t>согласно приложению № 3 к настоящему По</w:t>
      </w:r>
      <w:r w:rsidR="00C25434" w:rsidRPr="00947347">
        <w:rPr>
          <w:rFonts w:ascii="Times New Roman" w:hAnsi="Times New Roman" w:cs="Times New Roman"/>
          <w:sz w:val="26"/>
          <w:szCs w:val="26"/>
        </w:rPr>
        <w:t>рядку</w:t>
      </w:r>
      <w:r w:rsidR="00EE6277" w:rsidRPr="0094734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AB62A2" w:rsidRPr="00947347">
        <w:rPr>
          <w:rFonts w:ascii="Times New Roman" w:eastAsia="Arial Unicode MS" w:hAnsi="Times New Roman" w:cs="Times New Roman"/>
          <w:sz w:val="26"/>
          <w:szCs w:val="26"/>
        </w:rPr>
        <w:t xml:space="preserve">(с приложением копий </w:t>
      </w:r>
      <w:proofErr w:type="spellStart"/>
      <w:r w:rsidR="00AB62A2" w:rsidRPr="00947347">
        <w:rPr>
          <w:rFonts w:ascii="Times New Roman" w:eastAsia="Arial Unicode MS" w:hAnsi="Times New Roman" w:cs="Times New Roman"/>
          <w:sz w:val="26"/>
          <w:szCs w:val="26"/>
        </w:rPr>
        <w:t>соотвествующих</w:t>
      </w:r>
      <w:proofErr w:type="spellEnd"/>
      <w:r w:rsidR="00AB62A2" w:rsidRPr="00947347">
        <w:rPr>
          <w:rFonts w:ascii="Times New Roman" w:eastAsia="Arial Unicode MS" w:hAnsi="Times New Roman" w:cs="Times New Roman"/>
          <w:sz w:val="26"/>
          <w:szCs w:val="26"/>
        </w:rPr>
        <w:t xml:space="preserve"> документов)</w:t>
      </w:r>
      <w:r w:rsidR="00E72B4B" w:rsidRPr="00947347">
        <w:rPr>
          <w:rFonts w:ascii="Times New Roman" w:hAnsi="Times New Roman" w:cs="Times New Roman"/>
          <w:sz w:val="26"/>
          <w:szCs w:val="26"/>
        </w:rPr>
        <w:t>.</w:t>
      </w:r>
    </w:p>
    <w:p w:rsidR="009E15F0" w:rsidRPr="00947347" w:rsidRDefault="00E72B4B" w:rsidP="00947347">
      <w:pPr>
        <w:pStyle w:val="a4"/>
        <w:numPr>
          <w:ilvl w:val="0"/>
          <w:numId w:val="18"/>
        </w:numPr>
        <w:tabs>
          <w:tab w:val="left" w:pos="1701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947347">
        <w:rPr>
          <w:rFonts w:ascii="Times New Roman" w:hAnsi="Times New Roman"/>
          <w:sz w:val="26"/>
          <w:szCs w:val="26"/>
        </w:rPr>
        <w:t>З</w:t>
      </w:r>
      <w:r w:rsidR="00AB62A2" w:rsidRPr="00947347">
        <w:rPr>
          <w:rFonts w:ascii="Times New Roman" w:hAnsi="Times New Roman"/>
          <w:sz w:val="26"/>
          <w:szCs w:val="26"/>
        </w:rPr>
        <w:t>аверенные участником копии учредительных документов в редакции последних изменений</w:t>
      </w:r>
      <w:r w:rsidRPr="00947347">
        <w:rPr>
          <w:rFonts w:ascii="Times New Roman" w:hAnsi="Times New Roman"/>
          <w:sz w:val="26"/>
          <w:szCs w:val="26"/>
        </w:rPr>
        <w:t>.</w:t>
      </w:r>
    </w:p>
    <w:p w:rsidR="009E15F0" w:rsidRPr="00947347" w:rsidRDefault="00AD7E7C" w:rsidP="00947347">
      <w:pPr>
        <w:numPr>
          <w:ilvl w:val="0"/>
          <w:numId w:val="18"/>
        </w:numPr>
        <w:tabs>
          <w:tab w:val="left" w:pos="1701"/>
        </w:tabs>
        <w:ind w:left="0"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>Заверенную</w:t>
      </w:r>
      <w:r w:rsidR="00EE6277" w:rsidRPr="00947347">
        <w:rPr>
          <w:sz w:val="26"/>
          <w:szCs w:val="26"/>
        </w:rPr>
        <w:t xml:space="preserve"> участником конкурса к</w:t>
      </w:r>
      <w:r w:rsidR="00AB62A2" w:rsidRPr="00947347">
        <w:rPr>
          <w:sz w:val="26"/>
          <w:szCs w:val="26"/>
        </w:rPr>
        <w:t>опию свидетельства пенсионного страхования (для индивидуальных предпринимателей</w:t>
      </w:r>
      <w:r w:rsidR="00E72B4B" w:rsidRPr="00947347">
        <w:rPr>
          <w:sz w:val="26"/>
          <w:szCs w:val="26"/>
        </w:rPr>
        <w:t>).</w:t>
      </w:r>
    </w:p>
    <w:p w:rsidR="009E15F0" w:rsidRPr="00947347" w:rsidRDefault="00E72B4B" w:rsidP="00947347">
      <w:pPr>
        <w:numPr>
          <w:ilvl w:val="0"/>
          <w:numId w:val="18"/>
        </w:numPr>
        <w:tabs>
          <w:tab w:val="left" w:pos="1701"/>
        </w:tabs>
        <w:ind w:left="0"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lastRenderedPageBreak/>
        <w:t>З</w:t>
      </w:r>
      <w:r w:rsidR="00AB62A2" w:rsidRPr="00947347">
        <w:rPr>
          <w:sz w:val="26"/>
          <w:szCs w:val="26"/>
        </w:rPr>
        <w:t xml:space="preserve">аверенные участником </w:t>
      </w:r>
      <w:r w:rsidR="00EE6277" w:rsidRPr="00947347">
        <w:rPr>
          <w:sz w:val="26"/>
          <w:szCs w:val="26"/>
        </w:rPr>
        <w:t xml:space="preserve">конкурса </w:t>
      </w:r>
      <w:r w:rsidR="00AB62A2" w:rsidRPr="00947347">
        <w:rPr>
          <w:sz w:val="26"/>
          <w:szCs w:val="26"/>
        </w:rPr>
        <w:t>копии документов, подтверждающих назначение на должность рук</w:t>
      </w:r>
      <w:r w:rsidR="00EE6277" w:rsidRPr="00947347">
        <w:rPr>
          <w:sz w:val="26"/>
          <w:szCs w:val="26"/>
        </w:rPr>
        <w:t>оводителя (для юридических лиц).</w:t>
      </w:r>
    </w:p>
    <w:p w:rsidR="00EE6277" w:rsidRPr="00947347" w:rsidRDefault="00EE6277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>6.2. Сведения, представленные в конкурсную комиссию участниками конкурса и являющиеся коммерческой тайной, не могут быть использованы без их письменного согласия для иных целей, кроме конкурсной оценки участника конкурса.</w:t>
      </w:r>
    </w:p>
    <w:p w:rsidR="00EE6277" w:rsidRPr="001A7231" w:rsidRDefault="00EE6277" w:rsidP="00947347">
      <w:pPr>
        <w:ind w:firstLine="851"/>
        <w:jc w:val="both"/>
        <w:rPr>
          <w:sz w:val="26"/>
          <w:szCs w:val="26"/>
        </w:rPr>
      </w:pPr>
      <w:r w:rsidRPr="001A7231">
        <w:rPr>
          <w:spacing w:val="-12"/>
          <w:sz w:val="26"/>
          <w:szCs w:val="26"/>
        </w:rPr>
        <w:t>6.3.</w:t>
      </w:r>
      <w:r w:rsidR="000B04F8" w:rsidRPr="001A7231">
        <w:rPr>
          <w:spacing w:val="-12"/>
          <w:sz w:val="26"/>
          <w:szCs w:val="26"/>
        </w:rPr>
        <w:t xml:space="preserve"> </w:t>
      </w:r>
      <w:r w:rsidRPr="001A7231">
        <w:rPr>
          <w:spacing w:val="-12"/>
          <w:sz w:val="26"/>
          <w:szCs w:val="26"/>
        </w:rPr>
        <w:t xml:space="preserve">Представляемые </w:t>
      </w:r>
      <w:r w:rsidR="001A7231" w:rsidRPr="001A7231">
        <w:rPr>
          <w:spacing w:val="-12"/>
          <w:sz w:val="26"/>
          <w:szCs w:val="26"/>
        </w:rPr>
        <w:t>участниками</w:t>
      </w:r>
      <w:r w:rsidRPr="001A7231">
        <w:rPr>
          <w:spacing w:val="-12"/>
          <w:sz w:val="26"/>
          <w:szCs w:val="26"/>
        </w:rPr>
        <w:t xml:space="preserve"> документы должны быть сброшюрованы</w:t>
      </w:r>
      <w:r w:rsidRPr="001A7231">
        <w:rPr>
          <w:sz w:val="26"/>
          <w:szCs w:val="26"/>
        </w:rPr>
        <w:t xml:space="preserve"> в одну папку, пронумерованы, подписаны руководителем юридического лица </w:t>
      </w:r>
      <w:r w:rsidRPr="001A7231">
        <w:rPr>
          <w:spacing w:val="-6"/>
          <w:sz w:val="26"/>
          <w:szCs w:val="26"/>
        </w:rPr>
        <w:t xml:space="preserve">и заверены печатью юридического лица </w:t>
      </w:r>
      <w:r w:rsidR="00A96296" w:rsidRPr="001A7231">
        <w:rPr>
          <w:spacing w:val="-6"/>
          <w:sz w:val="26"/>
          <w:szCs w:val="26"/>
        </w:rPr>
        <w:t xml:space="preserve">или </w:t>
      </w:r>
      <w:r w:rsidRPr="001A7231">
        <w:rPr>
          <w:spacing w:val="-6"/>
          <w:sz w:val="26"/>
          <w:szCs w:val="26"/>
        </w:rPr>
        <w:t>подписью и печатью индивидуального</w:t>
      </w:r>
      <w:r w:rsidR="000B04F8" w:rsidRPr="001A7231">
        <w:rPr>
          <w:sz w:val="26"/>
          <w:szCs w:val="26"/>
        </w:rPr>
        <w:t xml:space="preserve"> предпринимателя</w:t>
      </w:r>
      <w:r w:rsidR="00B54751" w:rsidRPr="001A7231">
        <w:rPr>
          <w:sz w:val="26"/>
          <w:szCs w:val="26"/>
        </w:rPr>
        <w:t xml:space="preserve"> </w:t>
      </w:r>
      <w:r w:rsidR="00A96296" w:rsidRPr="001A7231">
        <w:rPr>
          <w:sz w:val="26"/>
          <w:szCs w:val="26"/>
        </w:rPr>
        <w:t>(</w:t>
      </w:r>
      <w:r w:rsidR="00B54751" w:rsidRPr="001A7231">
        <w:rPr>
          <w:sz w:val="26"/>
          <w:szCs w:val="26"/>
        </w:rPr>
        <w:t>при наличии</w:t>
      </w:r>
      <w:r w:rsidRPr="001A7231">
        <w:rPr>
          <w:sz w:val="26"/>
          <w:szCs w:val="26"/>
        </w:rPr>
        <w:t>)</w:t>
      </w:r>
      <w:r w:rsidR="000B04F8" w:rsidRPr="001A7231">
        <w:rPr>
          <w:sz w:val="26"/>
          <w:szCs w:val="26"/>
        </w:rPr>
        <w:t>.</w:t>
      </w:r>
    </w:p>
    <w:p w:rsidR="007D36AF" w:rsidRPr="00947347" w:rsidRDefault="00EE6277" w:rsidP="00947347">
      <w:pPr>
        <w:ind w:firstLine="851"/>
        <w:jc w:val="both"/>
        <w:rPr>
          <w:sz w:val="26"/>
          <w:szCs w:val="26"/>
        </w:rPr>
      </w:pPr>
      <w:r w:rsidRPr="001A7231">
        <w:rPr>
          <w:sz w:val="26"/>
          <w:szCs w:val="26"/>
        </w:rPr>
        <w:t xml:space="preserve">6.4. </w:t>
      </w:r>
      <w:r w:rsidR="007D36AF" w:rsidRPr="001A7231">
        <w:rPr>
          <w:sz w:val="26"/>
          <w:szCs w:val="26"/>
        </w:rPr>
        <w:t>Один участник</w:t>
      </w:r>
      <w:r w:rsidR="007D36AF" w:rsidRPr="00947347">
        <w:rPr>
          <w:sz w:val="26"/>
          <w:szCs w:val="26"/>
        </w:rPr>
        <w:t xml:space="preserve"> конкурса может принять участие только в одной номинации.</w:t>
      </w:r>
    </w:p>
    <w:p w:rsidR="00EE6277" w:rsidRPr="00947347" w:rsidRDefault="007D36AF" w:rsidP="00947347">
      <w:pPr>
        <w:ind w:firstLine="851"/>
        <w:jc w:val="both"/>
        <w:rPr>
          <w:sz w:val="28"/>
          <w:szCs w:val="28"/>
        </w:rPr>
      </w:pPr>
      <w:r w:rsidRPr="00947347">
        <w:rPr>
          <w:sz w:val="26"/>
          <w:szCs w:val="26"/>
        </w:rPr>
        <w:t xml:space="preserve">6.5. </w:t>
      </w:r>
      <w:r w:rsidR="00EE6277" w:rsidRPr="00947347">
        <w:rPr>
          <w:sz w:val="26"/>
          <w:szCs w:val="26"/>
        </w:rPr>
        <w:t>Документы, представленные на конкурс, участникам не возвращаются</w:t>
      </w:r>
      <w:r w:rsidR="00EE6277" w:rsidRPr="00947347">
        <w:rPr>
          <w:sz w:val="28"/>
          <w:szCs w:val="28"/>
        </w:rPr>
        <w:t>.</w:t>
      </w:r>
    </w:p>
    <w:p w:rsidR="00BF79A1" w:rsidRDefault="00BF79A1" w:rsidP="00947347">
      <w:pPr>
        <w:jc w:val="center"/>
        <w:rPr>
          <w:b/>
          <w:sz w:val="26"/>
          <w:szCs w:val="26"/>
        </w:rPr>
      </w:pPr>
    </w:p>
    <w:p w:rsidR="00AF67A1" w:rsidRPr="00947347" w:rsidRDefault="00AB2B14" w:rsidP="00947347">
      <w:pPr>
        <w:jc w:val="center"/>
        <w:rPr>
          <w:b/>
          <w:sz w:val="26"/>
          <w:szCs w:val="26"/>
        </w:rPr>
      </w:pPr>
      <w:r w:rsidRPr="00947347">
        <w:rPr>
          <w:b/>
          <w:sz w:val="26"/>
          <w:szCs w:val="26"/>
        </w:rPr>
        <w:t>7</w:t>
      </w:r>
      <w:r w:rsidR="00AF67A1" w:rsidRPr="00947347">
        <w:rPr>
          <w:b/>
          <w:sz w:val="26"/>
          <w:szCs w:val="26"/>
        </w:rPr>
        <w:t xml:space="preserve">. </w:t>
      </w:r>
      <w:r w:rsidR="000B04F8" w:rsidRPr="00947347">
        <w:rPr>
          <w:b/>
          <w:sz w:val="26"/>
          <w:szCs w:val="26"/>
        </w:rPr>
        <w:t>Порядок рассмотрения документов участников конкурса</w:t>
      </w:r>
    </w:p>
    <w:p w:rsidR="00AF67A1" w:rsidRPr="00947347" w:rsidRDefault="00AF67A1" w:rsidP="00947347">
      <w:pPr>
        <w:jc w:val="both"/>
        <w:rPr>
          <w:sz w:val="26"/>
          <w:szCs w:val="26"/>
        </w:rPr>
      </w:pPr>
    </w:p>
    <w:p w:rsidR="000B04F8" w:rsidRPr="00947347" w:rsidRDefault="00AB2B14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>7</w:t>
      </w:r>
      <w:r w:rsidR="00AF67A1" w:rsidRPr="00947347">
        <w:rPr>
          <w:sz w:val="26"/>
          <w:szCs w:val="26"/>
        </w:rPr>
        <w:t xml:space="preserve">.1. </w:t>
      </w:r>
      <w:r w:rsidR="000B04F8" w:rsidRPr="00947347">
        <w:rPr>
          <w:sz w:val="26"/>
          <w:szCs w:val="26"/>
        </w:rPr>
        <w:t xml:space="preserve">Управление экономики, прогнозирования и инвестиций Администрации муниципального района «Заполярный район» (далее – Управление) в течение </w:t>
      </w:r>
      <w:r w:rsidR="007D36AF" w:rsidRPr="00947347">
        <w:rPr>
          <w:sz w:val="26"/>
          <w:szCs w:val="26"/>
        </w:rPr>
        <w:t>5</w:t>
      </w:r>
      <w:r w:rsidR="000B04F8" w:rsidRPr="00947347">
        <w:rPr>
          <w:sz w:val="26"/>
          <w:szCs w:val="26"/>
        </w:rPr>
        <w:t xml:space="preserve"> (</w:t>
      </w:r>
      <w:r w:rsidR="007D36AF" w:rsidRPr="00947347">
        <w:rPr>
          <w:sz w:val="26"/>
          <w:szCs w:val="26"/>
        </w:rPr>
        <w:t>пяти</w:t>
      </w:r>
      <w:r w:rsidR="000B04F8" w:rsidRPr="00947347">
        <w:rPr>
          <w:sz w:val="26"/>
          <w:szCs w:val="26"/>
        </w:rPr>
        <w:t xml:space="preserve">) рабочих дней, начиная со дня, следующего за днем поступления документов для участия в конкурсе, проверяет представленные </w:t>
      </w:r>
      <w:proofErr w:type="spellStart"/>
      <w:r w:rsidR="000B04F8" w:rsidRPr="00947347">
        <w:rPr>
          <w:sz w:val="26"/>
          <w:szCs w:val="26"/>
        </w:rPr>
        <w:t>СМиСП</w:t>
      </w:r>
      <w:proofErr w:type="spellEnd"/>
      <w:r w:rsidR="000B04F8" w:rsidRPr="00947347">
        <w:rPr>
          <w:sz w:val="26"/>
          <w:szCs w:val="26"/>
        </w:rPr>
        <w:t xml:space="preserve"> документы на комплектность и соответствие требованиям, установленным </w:t>
      </w:r>
      <w:r w:rsidR="007D36AF" w:rsidRPr="00947347">
        <w:rPr>
          <w:sz w:val="26"/>
          <w:szCs w:val="26"/>
        </w:rPr>
        <w:t>Порядком</w:t>
      </w:r>
      <w:r w:rsidR="000B04F8" w:rsidRPr="00947347">
        <w:rPr>
          <w:sz w:val="26"/>
          <w:szCs w:val="26"/>
        </w:rPr>
        <w:t>.</w:t>
      </w:r>
    </w:p>
    <w:p w:rsidR="002906D8" w:rsidRPr="00947347" w:rsidRDefault="00BB7D4B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 xml:space="preserve">7.2. </w:t>
      </w:r>
      <w:r w:rsidR="002906D8" w:rsidRPr="00947347">
        <w:rPr>
          <w:sz w:val="26"/>
          <w:szCs w:val="26"/>
        </w:rPr>
        <w:t xml:space="preserve">Администрация муниципального района «Заполярный район» без вынесения на рассмотрение </w:t>
      </w:r>
      <w:r w:rsidRPr="00947347">
        <w:rPr>
          <w:sz w:val="26"/>
          <w:szCs w:val="26"/>
        </w:rPr>
        <w:t xml:space="preserve">конкурсной </w:t>
      </w:r>
      <w:r w:rsidR="002906D8" w:rsidRPr="00947347">
        <w:rPr>
          <w:sz w:val="26"/>
          <w:szCs w:val="26"/>
        </w:rPr>
        <w:t xml:space="preserve">комиссии вправе </w:t>
      </w:r>
      <w:r w:rsidRPr="00947347">
        <w:rPr>
          <w:sz w:val="26"/>
          <w:szCs w:val="26"/>
        </w:rPr>
        <w:t>не допустить к участию в конкурсе</w:t>
      </w:r>
      <w:r w:rsidR="002906D8" w:rsidRPr="00947347">
        <w:rPr>
          <w:sz w:val="26"/>
          <w:szCs w:val="26"/>
        </w:rPr>
        <w:t xml:space="preserve">, если </w:t>
      </w:r>
      <w:proofErr w:type="spellStart"/>
      <w:r w:rsidRPr="00947347">
        <w:rPr>
          <w:sz w:val="26"/>
          <w:szCs w:val="26"/>
        </w:rPr>
        <w:t>СМиСП</w:t>
      </w:r>
      <w:proofErr w:type="spellEnd"/>
      <w:r w:rsidR="002906D8" w:rsidRPr="00947347">
        <w:rPr>
          <w:sz w:val="26"/>
          <w:szCs w:val="26"/>
        </w:rPr>
        <w:t xml:space="preserve"> на дату подачи документов:</w:t>
      </w:r>
    </w:p>
    <w:p w:rsidR="002906D8" w:rsidRPr="00947347" w:rsidRDefault="00BB7D4B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 xml:space="preserve">- </w:t>
      </w:r>
      <w:r w:rsidR="002906D8" w:rsidRPr="00947347">
        <w:rPr>
          <w:sz w:val="26"/>
          <w:szCs w:val="26"/>
        </w:rPr>
        <w:t>не соответству</w:t>
      </w:r>
      <w:r w:rsidR="001A7231">
        <w:rPr>
          <w:sz w:val="26"/>
          <w:szCs w:val="26"/>
        </w:rPr>
        <w:t>е</w:t>
      </w:r>
      <w:r w:rsidR="002906D8" w:rsidRPr="00947347">
        <w:rPr>
          <w:sz w:val="26"/>
          <w:szCs w:val="26"/>
        </w:rPr>
        <w:t xml:space="preserve">т </w:t>
      </w:r>
      <w:r w:rsidR="001A7231">
        <w:rPr>
          <w:sz w:val="26"/>
          <w:szCs w:val="26"/>
        </w:rPr>
        <w:t>понятию субъекта малого и среднего предпринимательства и критериям отбора</w:t>
      </w:r>
      <w:r w:rsidRPr="00947347">
        <w:rPr>
          <w:sz w:val="26"/>
          <w:szCs w:val="26"/>
        </w:rPr>
        <w:t>, указанным в пункт</w:t>
      </w:r>
      <w:r w:rsidR="001A7231">
        <w:rPr>
          <w:sz w:val="26"/>
          <w:szCs w:val="26"/>
        </w:rPr>
        <w:t>е</w:t>
      </w:r>
      <w:r w:rsidRPr="00947347">
        <w:rPr>
          <w:sz w:val="26"/>
          <w:szCs w:val="26"/>
        </w:rPr>
        <w:t xml:space="preserve"> 3</w:t>
      </w:r>
      <w:r w:rsidR="002906D8" w:rsidRPr="00947347">
        <w:rPr>
          <w:sz w:val="26"/>
          <w:szCs w:val="26"/>
        </w:rPr>
        <w:t>.</w:t>
      </w:r>
      <w:r w:rsidRPr="00947347">
        <w:rPr>
          <w:sz w:val="26"/>
          <w:szCs w:val="26"/>
        </w:rPr>
        <w:t>1</w:t>
      </w:r>
      <w:r w:rsidR="002906D8" w:rsidRPr="00947347">
        <w:rPr>
          <w:sz w:val="26"/>
          <w:szCs w:val="26"/>
        </w:rPr>
        <w:t>. настояще</w:t>
      </w:r>
      <w:r w:rsidRPr="00947347">
        <w:rPr>
          <w:sz w:val="26"/>
          <w:szCs w:val="26"/>
        </w:rPr>
        <w:t>го Порядка;</w:t>
      </w:r>
    </w:p>
    <w:p w:rsidR="00BB7D4B" w:rsidRPr="00947347" w:rsidRDefault="001A7231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некорректно оформил</w:t>
      </w:r>
      <w:r w:rsidR="00BB7D4B" w:rsidRPr="00947347">
        <w:rPr>
          <w:rFonts w:ascii="Times New Roman" w:hAnsi="Times New Roman" w:cs="Times New Roman"/>
          <w:sz w:val="26"/>
          <w:szCs w:val="26"/>
        </w:rPr>
        <w:t xml:space="preserve"> документы или представили </w:t>
      </w:r>
      <w:r w:rsidR="00B54751" w:rsidRPr="00947347">
        <w:rPr>
          <w:rFonts w:ascii="Times New Roman" w:hAnsi="Times New Roman" w:cs="Times New Roman"/>
          <w:sz w:val="26"/>
          <w:szCs w:val="26"/>
        </w:rPr>
        <w:t xml:space="preserve">не </w:t>
      </w:r>
      <w:r w:rsidR="00BB7D4B" w:rsidRPr="00947347">
        <w:rPr>
          <w:rFonts w:ascii="Times New Roman" w:hAnsi="Times New Roman" w:cs="Times New Roman"/>
          <w:sz w:val="26"/>
          <w:szCs w:val="26"/>
        </w:rPr>
        <w:t>все документы, указанные пунктом 6.1. настоящего Порядка:</w:t>
      </w:r>
    </w:p>
    <w:p w:rsidR="00BB7D4B" w:rsidRPr="00BA1117" w:rsidRDefault="00BB7D4B" w:rsidP="00947347">
      <w:pPr>
        <w:overflowPunct/>
        <w:autoSpaceDE/>
        <w:adjustRightInd/>
        <w:ind w:firstLine="851"/>
        <w:jc w:val="both"/>
        <w:rPr>
          <w:sz w:val="26"/>
          <w:szCs w:val="26"/>
        </w:rPr>
      </w:pPr>
      <w:r w:rsidRPr="00BA1117">
        <w:rPr>
          <w:sz w:val="26"/>
          <w:szCs w:val="26"/>
        </w:rPr>
        <w:t xml:space="preserve">- относятся к </w:t>
      </w:r>
      <w:proofErr w:type="spellStart"/>
      <w:r w:rsidRPr="00BA1117">
        <w:rPr>
          <w:sz w:val="26"/>
          <w:szCs w:val="26"/>
        </w:rPr>
        <w:t>СМиСП</w:t>
      </w:r>
      <w:proofErr w:type="spellEnd"/>
      <w:r w:rsidRPr="00BA1117">
        <w:rPr>
          <w:sz w:val="26"/>
          <w:szCs w:val="26"/>
        </w:rPr>
        <w:t xml:space="preserve">, </w:t>
      </w:r>
      <w:proofErr w:type="gramStart"/>
      <w:r w:rsidRPr="00BA1117">
        <w:rPr>
          <w:sz w:val="26"/>
          <w:szCs w:val="26"/>
        </w:rPr>
        <w:t>указанным</w:t>
      </w:r>
      <w:proofErr w:type="gramEnd"/>
      <w:r w:rsidRPr="00BA1117">
        <w:rPr>
          <w:sz w:val="26"/>
          <w:szCs w:val="26"/>
        </w:rPr>
        <w:t xml:space="preserve"> в частях 3 и 4 статьи 14 Федерального закона от 24.07.2007 № 209-ФЗ «О развитии малого и среднего предпринимательства в Российской Федерации»;</w:t>
      </w:r>
    </w:p>
    <w:p w:rsidR="00BB7D4B" w:rsidRPr="00BA1117" w:rsidRDefault="00BB7D4B" w:rsidP="00947347">
      <w:pPr>
        <w:overflowPunct/>
        <w:autoSpaceDE/>
        <w:adjustRightInd/>
        <w:ind w:firstLine="851"/>
        <w:jc w:val="both"/>
        <w:rPr>
          <w:sz w:val="26"/>
          <w:szCs w:val="26"/>
        </w:rPr>
      </w:pPr>
      <w:r w:rsidRPr="00BA1117">
        <w:rPr>
          <w:sz w:val="26"/>
          <w:szCs w:val="26"/>
        </w:rPr>
        <w:t xml:space="preserve">- имеют на дату представления </w:t>
      </w:r>
      <w:proofErr w:type="gramStart"/>
      <w:r w:rsidR="00BA1117" w:rsidRPr="00BA1117">
        <w:rPr>
          <w:sz w:val="26"/>
          <w:szCs w:val="26"/>
        </w:rPr>
        <w:t>документов</w:t>
      </w:r>
      <w:proofErr w:type="gramEnd"/>
      <w:r w:rsidRPr="00BA1117">
        <w:rPr>
          <w:sz w:val="26"/>
          <w:szCs w:val="26"/>
        </w:rPr>
        <w:t xml:space="preserve"> на конкурс просроченную задолженность по налоговым и иным обязательным платежам в бюджетную систему Российской Федерации;</w:t>
      </w:r>
    </w:p>
    <w:p w:rsidR="00BB7D4B" w:rsidRPr="00947347" w:rsidRDefault="00BB7D4B" w:rsidP="00947347">
      <w:pPr>
        <w:overflowPunct/>
        <w:autoSpaceDE/>
        <w:adjustRightInd/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>- представили документы позднее установленного срока.</w:t>
      </w:r>
    </w:p>
    <w:p w:rsidR="002906D8" w:rsidRPr="00947347" w:rsidRDefault="00BB7D4B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>7.3</w:t>
      </w:r>
      <w:r w:rsidR="002906D8" w:rsidRPr="00947347">
        <w:rPr>
          <w:sz w:val="26"/>
          <w:szCs w:val="26"/>
        </w:rPr>
        <w:t xml:space="preserve">. При соответствии представленных документов требованиям Порядка </w:t>
      </w:r>
      <w:r w:rsidR="009C3324" w:rsidRPr="00947347">
        <w:rPr>
          <w:sz w:val="26"/>
          <w:szCs w:val="26"/>
        </w:rPr>
        <w:t xml:space="preserve">для подведения итогов конкурса и принятия решения о победителях </w:t>
      </w:r>
      <w:r w:rsidR="002906D8" w:rsidRPr="00947347">
        <w:rPr>
          <w:sz w:val="26"/>
          <w:szCs w:val="26"/>
        </w:rPr>
        <w:t xml:space="preserve">они выносятся на рассмотрение </w:t>
      </w:r>
      <w:r w:rsidRPr="00947347">
        <w:rPr>
          <w:sz w:val="26"/>
          <w:szCs w:val="26"/>
        </w:rPr>
        <w:t xml:space="preserve">конкурсной </w:t>
      </w:r>
      <w:r w:rsidR="002906D8" w:rsidRPr="00947347">
        <w:rPr>
          <w:sz w:val="26"/>
          <w:szCs w:val="26"/>
        </w:rPr>
        <w:t>комиссии (далее – комиссия).</w:t>
      </w:r>
    </w:p>
    <w:p w:rsidR="002906D8" w:rsidRPr="00947347" w:rsidRDefault="002906D8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 xml:space="preserve">3.6. Состав и порядок </w:t>
      </w:r>
      <w:r w:rsidR="00A37903">
        <w:rPr>
          <w:sz w:val="26"/>
          <w:szCs w:val="26"/>
        </w:rPr>
        <w:t>работы</w:t>
      </w:r>
      <w:r w:rsidRPr="00947347">
        <w:rPr>
          <w:sz w:val="26"/>
          <w:szCs w:val="26"/>
        </w:rPr>
        <w:t xml:space="preserve"> комиссии утверждается постановлением Администрации муниципального района «Заполярный район».</w:t>
      </w:r>
    </w:p>
    <w:p w:rsidR="00211E4C" w:rsidRPr="00947347" w:rsidRDefault="00211E4C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51F0E" w:rsidRPr="00947347" w:rsidRDefault="009C3324" w:rsidP="00947347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b/>
          <w:sz w:val="26"/>
          <w:szCs w:val="26"/>
        </w:rPr>
        <w:t>8</w:t>
      </w:r>
      <w:r w:rsidR="00251F0E" w:rsidRPr="00947347">
        <w:rPr>
          <w:rFonts w:ascii="Times New Roman" w:hAnsi="Times New Roman" w:cs="Times New Roman"/>
          <w:sz w:val="26"/>
          <w:szCs w:val="26"/>
        </w:rPr>
        <w:t xml:space="preserve">. </w:t>
      </w:r>
      <w:r w:rsidRPr="00947347">
        <w:rPr>
          <w:rFonts w:ascii="Times New Roman" w:hAnsi="Times New Roman" w:cs="Times New Roman"/>
          <w:b/>
          <w:sz w:val="26"/>
          <w:szCs w:val="26"/>
        </w:rPr>
        <w:t>Итоги конкурса, награждение победителей</w:t>
      </w:r>
    </w:p>
    <w:p w:rsidR="00251F0E" w:rsidRPr="00947347" w:rsidRDefault="00251F0E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831B2" w:rsidRPr="00947347" w:rsidRDefault="00251F0E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>9</w:t>
      </w:r>
      <w:r w:rsidR="002F218B" w:rsidRPr="00947347">
        <w:rPr>
          <w:sz w:val="26"/>
          <w:szCs w:val="26"/>
        </w:rPr>
        <w:t xml:space="preserve">.1. </w:t>
      </w:r>
      <w:r w:rsidR="006831B2" w:rsidRPr="00947347">
        <w:rPr>
          <w:sz w:val="26"/>
          <w:szCs w:val="26"/>
        </w:rPr>
        <w:t>Победител</w:t>
      </w:r>
      <w:r w:rsidR="009C3324" w:rsidRPr="00947347">
        <w:rPr>
          <w:sz w:val="26"/>
          <w:szCs w:val="26"/>
        </w:rPr>
        <w:t>и</w:t>
      </w:r>
      <w:r w:rsidR="006831B2" w:rsidRPr="00947347">
        <w:rPr>
          <w:sz w:val="26"/>
          <w:szCs w:val="26"/>
        </w:rPr>
        <w:t xml:space="preserve"> </w:t>
      </w:r>
      <w:r w:rsidR="0027695F" w:rsidRPr="00947347">
        <w:rPr>
          <w:sz w:val="26"/>
          <w:szCs w:val="26"/>
        </w:rPr>
        <w:t>к</w:t>
      </w:r>
      <w:r w:rsidR="006831B2" w:rsidRPr="00947347">
        <w:rPr>
          <w:sz w:val="26"/>
          <w:szCs w:val="26"/>
        </w:rPr>
        <w:t>онкурса</w:t>
      </w:r>
      <w:r w:rsidR="0027695F" w:rsidRPr="00947347">
        <w:rPr>
          <w:sz w:val="26"/>
          <w:szCs w:val="26"/>
        </w:rPr>
        <w:t xml:space="preserve"> в </w:t>
      </w:r>
      <w:r w:rsidR="00D2305D" w:rsidRPr="00947347">
        <w:rPr>
          <w:sz w:val="26"/>
          <w:szCs w:val="26"/>
        </w:rPr>
        <w:t xml:space="preserve">номинациях, указанных в пункте </w:t>
      </w:r>
      <w:r w:rsidR="009E15F0" w:rsidRPr="00947347">
        <w:rPr>
          <w:sz w:val="26"/>
          <w:szCs w:val="26"/>
        </w:rPr>
        <w:t>5</w:t>
      </w:r>
      <w:r w:rsidR="00D2305D" w:rsidRPr="00947347">
        <w:rPr>
          <w:sz w:val="26"/>
          <w:szCs w:val="26"/>
        </w:rPr>
        <w:t>.1.</w:t>
      </w:r>
      <w:r w:rsidR="009C3324" w:rsidRPr="00947347">
        <w:rPr>
          <w:sz w:val="26"/>
          <w:szCs w:val="26"/>
        </w:rPr>
        <w:t xml:space="preserve"> и 5.2. </w:t>
      </w:r>
      <w:r w:rsidR="00D2305D" w:rsidRPr="00947347">
        <w:rPr>
          <w:sz w:val="26"/>
          <w:szCs w:val="26"/>
        </w:rPr>
        <w:t>настоящего По</w:t>
      </w:r>
      <w:r w:rsidR="009C3324" w:rsidRPr="00947347">
        <w:rPr>
          <w:sz w:val="26"/>
          <w:szCs w:val="26"/>
        </w:rPr>
        <w:t>рядка</w:t>
      </w:r>
      <w:r w:rsidR="00F63F66" w:rsidRPr="00947347">
        <w:rPr>
          <w:sz w:val="26"/>
          <w:szCs w:val="26"/>
        </w:rPr>
        <w:t>,</w:t>
      </w:r>
      <w:r w:rsidR="00D2305D" w:rsidRPr="00947347">
        <w:rPr>
          <w:sz w:val="26"/>
          <w:szCs w:val="26"/>
        </w:rPr>
        <w:t xml:space="preserve"> </w:t>
      </w:r>
      <w:r w:rsidR="009C3324" w:rsidRPr="00947347">
        <w:rPr>
          <w:sz w:val="26"/>
          <w:szCs w:val="26"/>
        </w:rPr>
        <w:t>награждаются благодарственными письмами главы муниципального района «Заполярный район» и сертификат</w:t>
      </w:r>
      <w:r w:rsidR="00C85297" w:rsidRPr="00947347">
        <w:rPr>
          <w:sz w:val="26"/>
          <w:szCs w:val="26"/>
        </w:rPr>
        <w:t>ами</w:t>
      </w:r>
      <w:r w:rsidR="000709BD" w:rsidRPr="00947347">
        <w:rPr>
          <w:sz w:val="26"/>
          <w:szCs w:val="26"/>
        </w:rPr>
        <w:t xml:space="preserve"> на </w:t>
      </w:r>
      <w:r w:rsidR="00FA0DB2" w:rsidRPr="00947347">
        <w:rPr>
          <w:sz w:val="26"/>
          <w:szCs w:val="26"/>
        </w:rPr>
        <w:t>5</w:t>
      </w:r>
      <w:r w:rsidR="006831B2" w:rsidRPr="00947347">
        <w:rPr>
          <w:sz w:val="26"/>
          <w:szCs w:val="26"/>
        </w:rPr>
        <w:t>0</w:t>
      </w:r>
      <w:r w:rsidR="00FA0DB2" w:rsidRPr="00947347">
        <w:rPr>
          <w:sz w:val="26"/>
          <w:szCs w:val="26"/>
        </w:rPr>
        <w:t xml:space="preserve"> </w:t>
      </w:r>
      <w:r w:rsidR="006831B2" w:rsidRPr="00947347">
        <w:rPr>
          <w:sz w:val="26"/>
          <w:szCs w:val="26"/>
        </w:rPr>
        <w:t>000 (</w:t>
      </w:r>
      <w:r w:rsidR="009C3324" w:rsidRPr="00947347">
        <w:rPr>
          <w:sz w:val="26"/>
          <w:szCs w:val="26"/>
        </w:rPr>
        <w:t>П</w:t>
      </w:r>
      <w:r w:rsidR="00FA0DB2" w:rsidRPr="00947347">
        <w:rPr>
          <w:sz w:val="26"/>
          <w:szCs w:val="26"/>
        </w:rPr>
        <w:t>ятьдесят</w:t>
      </w:r>
      <w:r w:rsidR="00376311" w:rsidRPr="00947347">
        <w:rPr>
          <w:sz w:val="26"/>
          <w:szCs w:val="26"/>
        </w:rPr>
        <w:t xml:space="preserve"> тысяч) рублей.</w:t>
      </w:r>
    </w:p>
    <w:p w:rsidR="003210DF" w:rsidRPr="00947347" w:rsidRDefault="00251F0E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9</w:t>
      </w:r>
      <w:r w:rsidR="009C3324" w:rsidRPr="00947347">
        <w:rPr>
          <w:rFonts w:ascii="Times New Roman" w:hAnsi="Times New Roman" w:cs="Times New Roman"/>
          <w:sz w:val="26"/>
          <w:szCs w:val="26"/>
        </w:rPr>
        <w:t>.2</w:t>
      </w:r>
      <w:r w:rsidR="003210DF" w:rsidRPr="00947347">
        <w:rPr>
          <w:rFonts w:ascii="Times New Roman" w:hAnsi="Times New Roman" w:cs="Times New Roman"/>
          <w:sz w:val="26"/>
          <w:szCs w:val="26"/>
        </w:rPr>
        <w:t xml:space="preserve">. </w:t>
      </w:r>
      <w:r w:rsidR="000709BD" w:rsidRPr="00947347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="003210DF" w:rsidRPr="00947347">
        <w:rPr>
          <w:rFonts w:ascii="Times New Roman" w:hAnsi="Times New Roman" w:cs="Times New Roman"/>
          <w:sz w:val="26"/>
          <w:szCs w:val="26"/>
        </w:rPr>
        <w:t xml:space="preserve"> на основании распоряжения </w:t>
      </w:r>
      <w:r w:rsidR="000709BD" w:rsidRPr="00947347">
        <w:rPr>
          <w:rFonts w:ascii="Times New Roman" w:hAnsi="Times New Roman" w:cs="Times New Roman"/>
          <w:sz w:val="26"/>
          <w:szCs w:val="26"/>
        </w:rPr>
        <w:t>Администрации муниципального района «Заполярный район» перечисляет</w:t>
      </w:r>
      <w:r w:rsidR="003210DF" w:rsidRPr="00947347">
        <w:rPr>
          <w:rFonts w:ascii="Times New Roman" w:hAnsi="Times New Roman" w:cs="Times New Roman"/>
          <w:sz w:val="26"/>
          <w:szCs w:val="26"/>
        </w:rPr>
        <w:t xml:space="preserve"> </w:t>
      </w:r>
      <w:r w:rsidR="000709BD" w:rsidRPr="00947347">
        <w:rPr>
          <w:rFonts w:ascii="Times New Roman" w:hAnsi="Times New Roman" w:cs="Times New Roman"/>
          <w:sz w:val="26"/>
          <w:szCs w:val="26"/>
        </w:rPr>
        <w:t xml:space="preserve">денежные премии </w:t>
      </w:r>
      <w:r w:rsidR="003210DF" w:rsidRPr="00947347">
        <w:rPr>
          <w:rFonts w:ascii="Times New Roman" w:hAnsi="Times New Roman" w:cs="Times New Roman"/>
          <w:sz w:val="26"/>
          <w:szCs w:val="26"/>
        </w:rPr>
        <w:t>на расчетные счета</w:t>
      </w:r>
      <w:r w:rsidR="000709BD" w:rsidRPr="00947347">
        <w:rPr>
          <w:rFonts w:ascii="Times New Roman" w:hAnsi="Times New Roman" w:cs="Times New Roman"/>
          <w:sz w:val="26"/>
          <w:szCs w:val="26"/>
        </w:rPr>
        <w:t xml:space="preserve"> победителей конкурса</w:t>
      </w:r>
      <w:r w:rsidR="003210DF" w:rsidRPr="00947347">
        <w:rPr>
          <w:rFonts w:ascii="Times New Roman" w:hAnsi="Times New Roman" w:cs="Times New Roman"/>
          <w:sz w:val="26"/>
          <w:szCs w:val="26"/>
        </w:rPr>
        <w:t>.</w:t>
      </w:r>
    </w:p>
    <w:p w:rsidR="00A96296" w:rsidRPr="00947347" w:rsidRDefault="00A96296" w:rsidP="0094734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831B2" w:rsidRPr="00947347" w:rsidRDefault="00C85297" w:rsidP="00947347">
      <w:pPr>
        <w:jc w:val="center"/>
        <w:outlineLvl w:val="1"/>
        <w:rPr>
          <w:b/>
          <w:sz w:val="26"/>
          <w:szCs w:val="26"/>
        </w:rPr>
      </w:pPr>
      <w:r w:rsidRPr="00947347">
        <w:rPr>
          <w:b/>
          <w:sz w:val="26"/>
          <w:szCs w:val="26"/>
        </w:rPr>
        <w:t>9</w:t>
      </w:r>
      <w:r w:rsidR="006831B2" w:rsidRPr="00947347">
        <w:rPr>
          <w:b/>
          <w:sz w:val="26"/>
          <w:szCs w:val="26"/>
        </w:rPr>
        <w:t xml:space="preserve">. </w:t>
      </w:r>
      <w:r w:rsidRPr="00947347">
        <w:rPr>
          <w:b/>
          <w:sz w:val="26"/>
          <w:szCs w:val="26"/>
        </w:rPr>
        <w:t>Финансирование</w:t>
      </w:r>
    </w:p>
    <w:p w:rsidR="006831B2" w:rsidRPr="00947347" w:rsidRDefault="006831B2" w:rsidP="00947347">
      <w:pPr>
        <w:jc w:val="both"/>
        <w:rPr>
          <w:sz w:val="26"/>
          <w:szCs w:val="26"/>
        </w:rPr>
      </w:pPr>
    </w:p>
    <w:p w:rsidR="006831B2" w:rsidRDefault="00EB4EE3" w:rsidP="00947347">
      <w:pPr>
        <w:ind w:firstLine="851"/>
        <w:jc w:val="both"/>
        <w:rPr>
          <w:sz w:val="26"/>
          <w:szCs w:val="26"/>
        </w:rPr>
      </w:pPr>
      <w:r w:rsidRPr="00947347">
        <w:rPr>
          <w:sz w:val="26"/>
          <w:szCs w:val="26"/>
        </w:rPr>
        <w:t>1</w:t>
      </w:r>
      <w:r w:rsidR="00251F0E" w:rsidRPr="00947347">
        <w:rPr>
          <w:sz w:val="26"/>
          <w:szCs w:val="26"/>
        </w:rPr>
        <w:t>0</w:t>
      </w:r>
      <w:r w:rsidRPr="00947347">
        <w:rPr>
          <w:sz w:val="26"/>
          <w:szCs w:val="26"/>
        </w:rPr>
        <w:t xml:space="preserve">. </w:t>
      </w:r>
      <w:r w:rsidR="009E15F0" w:rsidRPr="00947347">
        <w:rPr>
          <w:sz w:val="26"/>
          <w:szCs w:val="26"/>
        </w:rPr>
        <w:t xml:space="preserve">Финансирование организации и </w:t>
      </w:r>
      <w:r w:rsidR="006831B2" w:rsidRPr="00947347">
        <w:rPr>
          <w:sz w:val="26"/>
          <w:szCs w:val="26"/>
        </w:rPr>
        <w:t>проведени</w:t>
      </w:r>
      <w:r w:rsidR="009E15F0" w:rsidRPr="00947347">
        <w:rPr>
          <w:sz w:val="26"/>
          <w:szCs w:val="26"/>
        </w:rPr>
        <w:t>я</w:t>
      </w:r>
      <w:r w:rsidR="006831B2" w:rsidRPr="00947347">
        <w:rPr>
          <w:sz w:val="26"/>
          <w:szCs w:val="26"/>
        </w:rPr>
        <w:t xml:space="preserve"> </w:t>
      </w:r>
      <w:r w:rsidR="00452C84" w:rsidRPr="00947347">
        <w:rPr>
          <w:sz w:val="26"/>
          <w:szCs w:val="26"/>
        </w:rPr>
        <w:t>ежегодного конкурса «Лучший предприниматель года муниципального района «Заполярный район»</w:t>
      </w:r>
      <w:r w:rsidR="006831B2" w:rsidRPr="00947347">
        <w:rPr>
          <w:sz w:val="26"/>
          <w:szCs w:val="26"/>
        </w:rPr>
        <w:t xml:space="preserve"> осуществляется в рамках долгосрочной целевой программы </w:t>
      </w:r>
      <w:r w:rsidR="00C85297" w:rsidRPr="00947347">
        <w:rPr>
          <w:sz w:val="26"/>
          <w:szCs w:val="26"/>
        </w:rPr>
        <w:t>«Развитие малого и среднего предпринимательства на территории муниципального района «Заполярный район» на 2012 - 2014 годы», утвержденной постановлением Администрации муниципального района «Заполярный район» от 10.10.2011 № 1518п.</w:t>
      </w:r>
    </w:p>
    <w:p w:rsidR="00BA1117" w:rsidRDefault="00BA1117" w:rsidP="00947347">
      <w:pPr>
        <w:ind w:firstLine="851"/>
        <w:jc w:val="both"/>
        <w:rPr>
          <w:sz w:val="26"/>
          <w:szCs w:val="26"/>
        </w:rPr>
      </w:pPr>
    </w:p>
    <w:p w:rsidR="00BA1117" w:rsidRDefault="00BA1117" w:rsidP="00947347">
      <w:pPr>
        <w:ind w:firstLine="851"/>
        <w:jc w:val="both"/>
        <w:rPr>
          <w:sz w:val="26"/>
          <w:szCs w:val="26"/>
        </w:rPr>
      </w:pPr>
    </w:p>
    <w:p w:rsidR="007545DE" w:rsidRDefault="007545DE" w:rsidP="00947347">
      <w:pPr>
        <w:ind w:firstLine="851"/>
        <w:jc w:val="both"/>
        <w:rPr>
          <w:sz w:val="26"/>
          <w:szCs w:val="26"/>
        </w:rPr>
      </w:pPr>
    </w:p>
    <w:p w:rsidR="007545DE" w:rsidRDefault="007545DE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p w:rsidR="00740408" w:rsidRDefault="00740408" w:rsidP="00947347">
      <w:pPr>
        <w:ind w:firstLine="851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F218B" w:rsidRPr="00947347" w:rsidTr="002F218B">
        <w:tc>
          <w:tcPr>
            <w:tcW w:w="4785" w:type="dxa"/>
          </w:tcPr>
          <w:p w:rsidR="002F218B" w:rsidRPr="00947347" w:rsidRDefault="002F218B" w:rsidP="00947347">
            <w:pPr>
              <w:pStyle w:val="Con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47347">
              <w:rPr>
                <w:rFonts w:ascii="Times New Roman" w:hAnsi="Times New Roman"/>
                <w:snapToGrid w:val="0"/>
                <w:sz w:val="26"/>
                <w:szCs w:val="26"/>
              </w:rPr>
              <w:lastRenderedPageBreak/>
              <w:br w:type="page"/>
            </w:r>
            <w:r w:rsidRPr="00947347">
              <w:rPr>
                <w:rFonts w:ascii="Times New Roman" w:hAnsi="Times New Roman"/>
                <w:snapToGrid w:val="0"/>
                <w:sz w:val="26"/>
                <w:szCs w:val="26"/>
              </w:rPr>
              <w:br w:type="page"/>
            </w:r>
          </w:p>
        </w:tc>
        <w:tc>
          <w:tcPr>
            <w:tcW w:w="4785" w:type="dxa"/>
            <w:hideMark/>
          </w:tcPr>
          <w:p w:rsidR="00E00BCD" w:rsidRPr="00947347" w:rsidRDefault="00E00BCD" w:rsidP="00947347">
            <w:pPr>
              <w:jc w:val="right"/>
              <w:outlineLvl w:val="0"/>
              <w:rPr>
                <w:sz w:val="26"/>
                <w:szCs w:val="26"/>
              </w:rPr>
            </w:pPr>
            <w:r w:rsidRPr="00947347">
              <w:rPr>
                <w:sz w:val="26"/>
                <w:szCs w:val="26"/>
              </w:rPr>
              <w:t xml:space="preserve">Приложение № </w:t>
            </w:r>
            <w:r w:rsidR="00281A12" w:rsidRPr="00947347">
              <w:rPr>
                <w:sz w:val="26"/>
                <w:szCs w:val="26"/>
              </w:rPr>
              <w:t>1</w:t>
            </w:r>
          </w:p>
          <w:p w:rsidR="00E00BCD" w:rsidRPr="00947347" w:rsidRDefault="00447EAA" w:rsidP="0094734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E00BCD" w:rsidRPr="00947347">
              <w:rPr>
                <w:sz w:val="26"/>
                <w:szCs w:val="26"/>
              </w:rPr>
              <w:t xml:space="preserve">к </w:t>
            </w:r>
            <w:r w:rsidR="00F90AC9" w:rsidRPr="00947347">
              <w:rPr>
                <w:sz w:val="26"/>
                <w:szCs w:val="26"/>
              </w:rPr>
              <w:t>П</w:t>
            </w:r>
            <w:r w:rsidR="00281A12" w:rsidRPr="00947347">
              <w:rPr>
                <w:sz w:val="26"/>
                <w:szCs w:val="26"/>
              </w:rPr>
              <w:t>орядк</w:t>
            </w:r>
            <w:r w:rsidR="00F90AC9" w:rsidRPr="00947347">
              <w:rPr>
                <w:sz w:val="26"/>
                <w:szCs w:val="26"/>
              </w:rPr>
              <w:t>у</w:t>
            </w:r>
            <w:r w:rsidR="00281A12" w:rsidRPr="00947347">
              <w:rPr>
                <w:sz w:val="26"/>
                <w:szCs w:val="26"/>
              </w:rPr>
              <w:t xml:space="preserve"> </w:t>
            </w:r>
            <w:r w:rsidR="007D36AF" w:rsidRPr="00947347">
              <w:rPr>
                <w:sz w:val="26"/>
                <w:szCs w:val="26"/>
              </w:rPr>
              <w:t>проведения конкурса</w:t>
            </w:r>
            <w:r>
              <w:rPr>
                <w:sz w:val="26"/>
                <w:szCs w:val="26"/>
              </w:rPr>
              <w:t xml:space="preserve"> </w:t>
            </w:r>
            <w:r w:rsidR="007D36AF" w:rsidRPr="00947347">
              <w:rPr>
                <w:sz w:val="26"/>
                <w:szCs w:val="26"/>
              </w:rPr>
              <w:t>«Лучший предприниматель года Заполярного района»</w:t>
            </w:r>
          </w:p>
          <w:p w:rsidR="002F218B" w:rsidRPr="00947347" w:rsidRDefault="002F218B" w:rsidP="00947347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90AC9" w:rsidRPr="00947347" w:rsidRDefault="00F90AC9" w:rsidP="00947347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85297" w:rsidRPr="00947347" w:rsidRDefault="00C85297" w:rsidP="00947347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85297" w:rsidRPr="00947347" w:rsidRDefault="00C85297" w:rsidP="00947347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7347">
        <w:rPr>
          <w:rFonts w:ascii="Times New Roman" w:hAnsi="Times New Roman" w:cs="Times New Roman"/>
          <w:b/>
          <w:sz w:val="26"/>
          <w:szCs w:val="26"/>
        </w:rPr>
        <w:t>Заявка на участие в конкурсе</w:t>
      </w:r>
    </w:p>
    <w:p w:rsidR="00C85297" w:rsidRPr="00947347" w:rsidRDefault="00C85297" w:rsidP="00947347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7347">
        <w:rPr>
          <w:rFonts w:ascii="Times New Roman" w:hAnsi="Times New Roman" w:cs="Times New Roman"/>
          <w:b/>
          <w:sz w:val="26"/>
          <w:szCs w:val="26"/>
        </w:rPr>
        <w:t>«Лучший предприниматель года Заполярного района»</w:t>
      </w:r>
    </w:p>
    <w:p w:rsidR="00C85297" w:rsidRPr="00947347" w:rsidRDefault="00C85297" w:rsidP="0094734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C85297" w:rsidRPr="00947347" w:rsidRDefault="000A297C" w:rsidP="00947347">
      <w:pPr>
        <w:pStyle w:val="ConsPlusNonformat"/>
        <w:widowControl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</w:t>
      </w:r>
      <w:r w:rsidR="00BA1117">
        <w:rPr>
          <w:rFonts w:ascii="Times New Roman" w:hAnsi="Times New Roman" w:cs="Times New Roman"/>
          <w:sz w:val="26"/>
          <w:szCs w:val="26"/>
        </w:rPr>
        <w:t>шу</w:t>
      </w:r>
      <w:r w:rsidR="00C85297" w:rsidRPr="00947347">
        <w:rPr>
          <w:rFonts w:ascii="Times New Roman" w:hAnsi="Times New Roman" w:cs="Times New Roman"/>
          <w:sz w:val="26"/>
          <w:szCs w:val="26"/>
        </w:rPr>
        <w:t xml:space="preserve"> рассмотреть документы ______________________________________</w:t>
      </w:r>
    </w:p>
    <w:p w:rsidR="00C85297" w:rsidRPr="00947347" w:rsidRDefault="00C85297" w:rsidP="0094734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______</w:t>
      </w:r>
      <w:r w:rsidR="004A4242" w:rsidRPr="00947347">
        <w:rPr>
          <w:rFonts w:ascii="Times New Roman" w:hAnsi="Times New Roman" w:cs="Times New Roman"/>
          <w:sz w:val="26"/>
          <w:szCs w:val="26"/>
        </w:rPr>
        <w:t>__</w:t>
      </w:r>
      <w:r w:rsidRPr="00947347">
        <w:rPr>
          <w:rFonts w:ascii="Times New Roman" w:hAnsi="Times New Roman" w:cs="Times New Roman"/>
          <w:sz w:val="26"/>
          <w:szCs w:val="26"/>
        </w:rPr>
        <w:t>______________________________</w:t>
      </w:r>
      <w:r w:rsidR="006825F2" w:rsidRPr="00947347">
        <w:rPr>
          <w:rFonts w:ascii="Times New Roman" w:hAnsi="Times New Roman" w:cs="Times New Roman"/>
          <w:sz w:val="26"/>
          <w:szCs w:val="26"/>
        </w:rPr>
        <w:t>_______________</w:t>
      </w:r>
      <w:r w:rsidR="004A4242" w:rsidRPr="00947347">
        <w:rPr>
          <w:rFonts w:ascii="Times New Roman" w:hAnsi="Times New Roman" w:cs="Times New Roman"/>
          <w:sz w:val="26"/>
          <w:szCs w:val="26"/>
        </w:rPr>
        <w:t>___</w:t>
      </w:r>
      <w:r w:rsidR="006825F2" w:rsidRPr="00947347">
        <w:rPr>
          <w:rFonts w:ascii="Times New Roman" w:hAnsi="Times New Roman" w:cs="Times New Roman"/>
          <w:sz w:val="26"/>
          <w:szCs w:val="26"/>
        </w:rPr>
        <w:t>_______________</w:t>
      </w:r>
    </w:p>
    <w:p w:rsidR="00C85297" w:rsidRPr="00947347" w:rsidRDefault="00C85297" w:rsidP="00947347">
      <w:pPr>
        <w:pStyle w:val="ConsPlusNonformat"/>
        <w:widowControl/>
        <w:ind w:firstLine="720"/>
        <w:jc w:val="center"/>
        <w:rPr>
          <w:rFonts w:ascii="Times New Roman" w:hAnsi="Times New Roman" w:cs="Times New Roman"/>
        </w:rPr>
      </w:pPr>
      <w:r w:rsidRPr="00947347">
        <w:rPr>
          <w:rFonts w:ascii="Times New Roman" w:hAnsi="Times New Roman" w:cs="Times New Roman"/>
        </w:rPr>
        <w:t xml:space="preserve">(полное наименование субъекта малого </w:t>
      </w:r>
      <w:r w:rsidR="00A923E5" w:rsidRPr="00947347">
        <w:rPr>
          <w:rFonts w:ascii="Times New Roman" w:hAnsi="Times New Roman" w:cs="Times New Roman"/>
        </w:rPr>
        <w:t xml:space="preserve">и </w:t>
      </w:r>
      <w:r w:rsidRPr="00947347">
        <w:rPr>
          <w:rFonts w:ascii="Times New Roman" w:hAnsi="Times New Roman" w:cs="Times New Roman"/>
        </w:rPr>
        <w:t>среднего предпринимательства)</w:t>
      </w:r>
    </w:p>
    <w:p w:rsidR="00C85297" w:rsidRPr="00947347" w:rsidRDefault="00C85297" w:rsidP="00947347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для участия в конкурсе </w:t>
      </w:r>
      <w:r w:rsidR="00A923E5" w:rsidRPr="00947347">
        <w:rPr>
          <w:rFonts w:ascii="Times New Roman" w:hAnsi="Times New Roman" w:cs="Times New Roman"/>
          <w:sz w:val="26"/>
          <w:szCs w:val="26"/>
        </w:rPr>
        <w:t>«Лучший предприниматель года Заполярного района»</w:t>
      </w:r>
      <w:r w:rsidR="001E4F67" w:rsidRPr="00947347">
        <w:rPr>
          <w:rFonts w:ascii="Times New Roman" w:hAnsi="Times New Roman" w:cs="Times New Roman"/>
          <w:sz w:val="26"/>
          <w:szCs w:val="26"/>
        </w:rPr>
        <w:t xml:space="preserve"> </w:t>
      </w:r>
      <w:r w:rsidRPr="00947347">
        <w:rPr>
          <w:rFonts w:ascii="Times New Roman" w:hAnsi="Times New Roman" w:cs="Times New Roman"/>
          <w:sz w:val="26"/>
          <w:szCs w:val="26"/>
        </w:rPr>
        <w:t>в номинации</w:t>
      </w:r>
      <w:r w:rsidR="001E4F67" w:rsidRPr="00947347">
        <w:rPr>
          <w:rFonts w:ascii="Times New Roman" w:hAnsi="Times New Roman" w:cs="Times New Roman"/>
          <w:sz w:val="26"/>
          <w:szCs w:val="26"/>
        </w:rPr>
        <w:t xml:space="preserve"> __________</w:t>
      </w:r>
      <w:r w:rsidRPr="00947347">
        <w:rPr>
          <w:rFonts w:ascii="Times New Roman" w:hAnsi="Times New Roman" w:cs="Times New Roman"/>
          <w:sz w:val="26"/>
          <w:szCs w:val="26"/>
        </w:rPr>
        <w:t>_____________________________________</w:t>
      </w:r>
    </w:p>
    <w:p w:rsidR="00C85297" w:rsidRPr="00947347" w:rsidRDefault="00C85297" w:rsidP="00947347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на условиях, установленных </w:t>
      </w:r>
      <w:r w:rsidR="00A923E5" w:rsidRPr="00E07D37">
        <w:rPr>
          <w:rFonts w:ascii="Times New Roman" w:hAnsi="Times New Roman" w:cs="Times New Roman"/>
          <w:sz w:val="26"/>
          <w:szCs w:val="26"/>
        </w:rPr>
        <w:t>Порядком проведения конкурса «Лучший предприниматель года Заполярного района»</w:t>
      </w:r>
      <w:r w:rsidRPr="00E07D37">
        <w:rPr>
          <w:rFonts w:ascii="Times New Roman" w:hAnsi="Times New Roman" w:cs="Times New Roman"/>
          <w:sz w:val="26"/>
          <w:szCs w:val="26"/>
        </w:rPr>
        <w:t>.</w:t>
      </w:r>
    </w:p>
    <w:p w:rsidR="00C85297" w:rsidRPr="00947347" w:rsidRDefault="00C85297" w:rsidP="00947347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85297" w:rsidRPr="00947347" w:rsidRDefault="00C85297" w:rsidP="00947347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Достоверность представленных сведений гарантиру</w:t>
      </w:r>
      <w:r w:rsidR="00BA1117">
        <w:rPr>
          <w:rFonts w:ascii="Times New Roman" w:hAnsi="Times New Roman" w:cs="Times New Roman"/>
          <w:sz w:val="26"/>
          <w:szCs w:val="26"/>
        </w:rPr>
        <w:t>ю</w:t>
      </w:r>
      <w:r w:rsidRPr="00947347">
        <w:rPr>
          <w:rFonts w:ascii="Times New Roman" w:hAnsi="Times New Roman" w:cs="Times New Roman"/>
          <w:sz w:val="26"/>
          <w:szCs w:val="26"/>
        </w:rPr>
        <w:t>.</w:t>
      </w:r>
    </w:p>
    <w:p w:rsidR="00C85297" w:rsidRPr="00947347" w:rsidRDefault="00C85297" w:rsidP="0094734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C85297" w:rsidRPr="00947347" w:rsidRDefault="00C85297" w:rsidP="00947347">
      <w:pPr>
        <w:pStyle w:val="ConsPlusNonformat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К заявке прилагаются следующие документы:</w:t>
      </w:r>
    </w:p>
    <w:p w:rsidR="00C85297" w:rsidRPr="00947347" w:rsidRDefault="00C85297" w:rsidP="0094734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ab/>
        <w:t>1.</w:t>
      </w:r>
    </w:p>
    <w:p w:rsidR="00C85297" w:rsidRPr="00947347" w:rsidRDefault="00C85297" w:rsidP="0094734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ab/>
        <w:t>2.</w:t>
      </w:r>
    </w:p>
    <w:p w:rsidR="00C85297" w:rsidRPr="00947347" w:rsidRDefault="00C85297" w:rsidP="0094734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ab/>
        <w:t>3.</w:t>
      </w:r>
    </w:p>
    <w:p w:rsidR="00C85297" w:rsidRPr="00947347" w:rsidRDefault="00C85297" w:rsidP="0094734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ab/>
        <w:t>…</w:t>
      </w:r>
    </w:p>
    <w:p w:rsidR="00C85297" w:rsidRPr="00947347" w:rsidRDefault="00C85297" w:rsidP="0094734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C85297" w:rsidRPr="00947347" w:rsidRDefault="00C85297" w:rsidP="0094734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C85297" w:rsidRPr="00947347" w:rsidRDefault="00C85297" w:rsidP="0094734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C85297" w:rsidRPr="00947347" w:rsidRDefault="00C85297" w:rsidP="0094734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Руководитель </w:t>
      </w:r>
    </w:p>
    <w:p w:rsidR="00C85297" w:rsidRPr="00947347" w:rsidRDefault="004A4242" w:rsidP="0094734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(И</w:t>
      </w:r>
      <w:r w:rsidR="00C85297" w:rsidRPr="00947347">
        <w:rPr>
          <w:rFonts w:ascii="Times New Roman" w:hAnsi="Times New Roman" w:cs="Times New Roman"/>
          <w:sz w:val="26"/>
          <w:szCs w:val="26"/>
        </w:rPr>
        <w:t>ндивидуальный предприниматель)     __</w:t>
      </w:r>
      <w:r w:rsidR="006825F2" w:rsidRPr="00947347">
        <w:rPr>
          <w:rFonts w:ascii="Times New Roman" w:hAnsi="Times New Roman" w:cs="Times New Roman"/>
          <w:sz w:val="26"/>
          <w:szCs w:val="26"/>
        </w:rPr>
        <w:t>_</w:t>
      </w:r>
      <w:r w:rsidR="00C85297" w:rsidRPr="00947347">
        <w:rPr>
          <w:rFonts w:ascii="Times New Roman" w:hAnsi="Times New Roman" w:cs="Times New Roman"/>
          <w:sz w:val="26"/>
          <w:szCs w:val="26"/>
        </w:rPr>
        <w:t xml:space="preserve">________   </w:t>
      </w:r>
      <w:r w:rsidRPr="00947347">
        <w:rPr>
          <w:rFonts w:ascii="Times New Roman" w:hAnsi="Times New Roman" w:cs="Times New Roman"/>
          <w:sz w:val="26"/>
          <w:szCs w:val="26"/>
        </w:rPr>
        <w:t xml:space="preserve">       </w:t>
      </w:r>
      <w:r w:rsidR="00C85297" w:rsidRPr="00947347">
        <w:rPr>
          <w:rFonts w:ascii="Times New Roman" w:hAnsi="Times New Roman" w:cs="Times New Roman"/>
          <w:sz w:val="26"/>
          <w:szCs w:val="26"/>
        </w:rPr>
        <w:t xml:space="preserve">    ____</w:t>
      </w:r>
      <w:r w:rsidR="006825F2" w:rsidRPr="00947347">
        <w:rPr>
          <w:rFonts w:ascii="Times New Roman" w:hAnsi="Times New Roman" w:cs="Times New Roman"/>
          <w:sz w:val="26"/>
          <w:szCs w:val="26"/>
        </w:rPr>
        <w:t>__</w:t>
      </w:r>
      <w:r w:rsidR="00085999" w:rsidRPr="00947347">
        <w:rPr>
          <w:rFonts w:ascii="Times New Roman" w:hAnsi="Times New Roman" w:cs="Times New Roman"/>
          <w:sz w:val="26"/>
          <w:szCs w:val="26"/>
        </w:rPr>
        <w:t>__</w:t>
      </w:r>
      <w:r w:rsidR="006825F2" w:rsidRPr="00947347">
        <w:rPr>
          <w:rFonts w:ascii="Times New Roman" w:hAnsi="Times New Roman" w:cs="Times New Roman"/>
          <w:sz w:val="26"/>
          <w:szCs w:val="26"/>
        </w:rPr>
        <w:t>_</w:t>
      </w:r>
      <w:r w:rsidR="00C85297" w:rsidRPr="00947347">
        <w:rPr>
          <w:rFonts w:ascii="Times New Roman" w:hAnsi="Times New Roman" w:cs="Times New Roman"/>
          <w:sz w:val="26"/>
          <w:szCs w:val="26"/>
        </w:rPr>
        <w:t>__________</w:t>
      </w:r>
    </w:p>
    <w:p w:rsidR="00C85297" w:rsidRPr="00947347" w:rsidRDefault="00C85297" w:rsidP="00947347">
      <w:pPr>
        <w:pStyle w:val="ConsPlusNonformat"/>
        <w:widowControl/>
        <w:ind w:left="4248"/>
        <w:rPr>
          <w:rFonts w:ascii="Times New Roman" w:hAnsi="Times New Roman" w:cs="Times New Roman"/>
        </w:rPr>
      </w:pPr>
      <w:r w:rsidRPr="00947347">
        <w:rPr>
          <w:rFonts w:ascii="Times New Roman" w:hAnsi="Times New Roman" w:cs="Times New Roman"/>
        </w:rPr>
        <w:t xml:space="preserve">           (подпись)         </w:t>
      </w:r>
      <w:r w:rsidR="00085999" w:rsidRPr="00947347">
        <w:rPr>
          <w:rFonts w:ascii="Times New Roman" w:hAnsi="Times New Roman" w:cs="Times New Roman"/>
        </w:rPr>
        <w:t xml:space="preserve">         </w:t>
      </w:r>
      <w:r w:rsidRPr="00947347">
        <w:rPr>
          <w:rFonts w:ascii="Times New Roman" w:hAnsi="Times New Roman" w:cs="Times New Roman"/>
        </w:rPr>
        <w:t xml:space="preserve">    </w:t>
      </w:r>
      <w:r w:rsidR="00645A63" w:rsidRPr="00947347">
        <w:rPr>
          <w:rFonts w:ascii="Times New Roman" w:hAnsi="Times New Roman" w:cs="Times New Roman"/>
        </w:rPr>
        <w:t xml:space="preserve"> </w:t>
      </w:r>
      <w:r w:rsidRPr="00947347">
        <w:rPr>
          <w:rFonts w:ascii="Times New Roman" w:hAnsi="Times New Roman" w:cs="Times New Roman"/>
        </w:rPr>
        <w:t xml:space="preserve">   (расшифровка подписи)</w:t>
      </w:r>
    </w:p>
    <w:p w:rsidR="00C85297" w:rsidRPr="00947347" w:rsidRDefault="00C85297" w:rsidP="0094734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85297" w:rsidRPr="00947347" w:rsidRDefault="00C85297" w:rsidP="0094734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МП</w:t>
      </w:r>
    </w:p>
    <w:p w:rsidR="00C85297" w:rsidRPr="00947347" w:rsidRDefault="00C85297" w:rsidP="0094734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_______________</w:t>
      </w:r>
    </w:p>
    <w:p w:rsidR="00C85297" w:rsidRPr="00947347" w:rsidRDefault="00C85297" w:rsidP="00947347">
      <w:pPr>
        <w:pStyle w:val="ConsPlusNonformat"/>
        <w:widowControl/>
        <w:ind w:firstLine="709"/>
        <w:rPr>
          <w:rFonts w:ascii="Times New Roman" w:hAnsi="Times New Roman" w:cs="Times New Roman"/>
        </w:rPr>
      </w:pPr>
      <w:r w:rsidRPr="00947347">
        <w:rPr>
          <w:rFonts w:ascii="Times New Roman" w:hAnsi="Times New Roman" w:cs="Times New Roman"/>
        </w:rPr>
        <w:t>(дата)</w:t>
      </w:r>
    </w:p>
    <w:p w:rsidR="002F218B" w:rsidRPr="00947347" w:rsidRDefault="002F218B" w:rsidP="00947347">
      <w:pPr>
        <w:pStyle w:val="ConsNormal"/>
        <w:widowControl/>
        <w:ind w:firstLine="0"/>
        <w:rPr>
          <w:rFonts w:ascii="Times New Roman" w:hAnsi="Times New Roman"/>
          <w:sz w:val="28"/>
        </w:rPr>
      </w:pPr>
    </w:p>
    <w:p w:rsidR="002F218B" w:rsidRPr="00947347" w:rsidRDefault="002F218B" w:rsidP="00947347">
      <w:pPr>
        <w:pStyle w:val="ConsNormal"/>
        <w:widowControl/>
        <w:ind w:firstLine="0"/>
        <w:rPr>
          <w:rFonts w:ascii="Times New Roman" w:hAnsi="Times New Roman"/>
          <w:sz w:val="28"/>
        </w:rPr>
      </w:pPr>
    </w:p>
    <w:p w:rsidR="002F218B" w:rsidRPr="00947347" w:rsidRDefault="002F218B" w:rsidP="00947347">
      <w:pPr>
        <w:rPr>
          <w:snapToGrid w:val="0"/>
          <w:sz w:val="28"/>
        </w:rPr>
        <w:sectPr w:rsidR="002F218B" w:rsidRPr="00947347" w:rsidSect="00740408">
          <w:headerReference w:type="default" r:id="rId10"/>
          <w:pgSz w:w="11906" w:h="16838"/>
          <w:pgMar w:top="709" w:right="851" w:bottom="851" w:left="1418" w:header="709" w:footer="0" w:gutter="0"/>
          <w:pgNumType w:start="1"/>
          <w:cols w:space="720"/>
          <w:titlePg/>
          <w:docGrid w:linePitch="326"/>
        </w:sectPr>
      </w:pPr>
    </w:p>
    <w:p w:rsidR="00D23803" w:rsidRPr="00947347" w:rsidRDefault="00D23803" w:rsidP="00947347">
      <w:pPr>
        <w:jc w:val="right"/>
        <w:outlineLvl w:val="0"/>
        <w:rPr>
          <w:sz w:val="26"/>
          <w:szCs w:val="26"/>
        </w:rPr>
      </w:pPr>
      <w:r w:rsidRPr="00947347">
        <w:rPr>
          <w:sz w:val="26"/>
          <w:szCs w:val="26"/>
        </w:rPr>
        <w:lastRenderedPageBreak/>
        <w:t>Приложение № 2</w:t>
      </w:r>
    </w:p>
    <w:p w:rsidR="00AE4214" w:rsidRPr="00947347" w:rsidRDefault="00AE4214" w:rsidP="00947347">
      <w:pPr>
        <w:jc w:val="right"/>
        <w:rPr>
          <w:sz w:val="26"/>
          <w:szCs w:val="26"/>
        </w:rPr>
      </w:pPr>
      <w:r w:rsidRPr="00947347">
        <w:rPr>
          <w:sz w:val="26"/>
          <w:szCs w:val="26"/>
        </w:rPr>
        <w:t xml:space="preserve">к Порядку проведения конкурса </w:t>
      </w:r>
    </w:p>
    <w:p w:rsidR="00AE4214" w:rsidRPr="00947347" w:rsidRDefault="00AE4214" w:rsidP="00947347">
      <w:pPr>
        <w:jc w:val="right"/>
        <w:rPr>
          <w:sz w:val="26"/>
          <w:szCs w:val="26"/>
        </w:rPr>
      </w:pPr>
      <w:r w:rsidRPr="00947347">
        <w:rPr>
          <w:sz w:val="26"/>
          <w:szCs w:val="26"/>
        </w:rPr>
        <w:t xml:space="preserve">«Лучший предприниматель года </w:t>
      </w:r>
    </w:p>
    <w:p w:rsidR="00AE4214" w:rsidRPr="00947347" w:rsidRDefault="00AE4214" w:rsidP="00947347">
      <w:pPr>
        <w:jc w:val="right"/>
        <w:rPr>
          <w:sz w:val="26"/>
          <w:szCs w:val="26"/>
        </w:rPr>
      </w:pPr>
      <w:r w:rsidRPr="00947347">
        <w:rPr>
          <w:sz w:val="26"/>
          <w:szCs w:val="26"/>
        </w:rPr>
        <w:t>Заполярного района»</w:t>
      </w:r>
    </w:p>
    <w:p w:rsidR="00A923E5" w:rsidRPr="00947347" w:rsidRDefault="00A923E5" w:rsidP="00947347">
      <w:pPr>
        <w:jc w:val="right"/>
        <w:rPr>
          <w:sz w:val="26"/>
          <w:szCs w:val="26"/>
        </w:rPr>
      </w:pPr>
    </w:p>
    <w:p w:rsidR="002F218B" w:rsidRPr="00947347" w:rsidRDefault="002F218B" w:rsidP="00947347">
      <w:pPr>
        <w:jc w:val="both"/>
        <w:rPr>
          <w:bCs/>
          <w:sz w:val="28"/>
          <w:szCs w:val="28"/>
        </w:rPr>
      </w:pPr>
    </w:p>
    <w:p w:rsidR="002B3846" w:rsidRPr="00947347" w:rsidRDefault="002B3846" w:rsidP="00947347">
      <w:pPr>
        <w:jc w:val="both"/>
        <w:rPr>
          <w:bCs/>
          <w:sz w:val="28"/>
          <w:szCs w:val="28"/>
        </w:rPr>
      </w:pPr>
    </w:p>
    <w:p w:rsidR="006825F2" w:rsidRPr="00947347" w:rsidRDefault="006F7556" w:rsidP="00947347">
      <w:pPr>
        <w:overflowPunct/>
        <w:jc w:val="center"/>
        <w:textAlignment w:val="auto"/>
        <w:rPr>
          <w:b/>
          <w:szCs w:val="24"/>
        </w:rPr>
      </w:pPr>
      <w:r w:rsidRPr="00947347">
        <w:rPr>
          <w:b/>
          <w:szCs w:val="24"/>
        </w:rPr>
        <w:t>Анкета участника конкурса</w:t>
      </w:r>
    </w:p>
    <w:p w:rsidR="006F7556" w:rsidRPr="00947347" w:rsidRDefault="006F7556" w:rsidP="00947347">
      <w:pPr>
        <w:overflowPunct/>
        <w:textAlignment w:val="auto"/>
        <w:rPr>
          <w:szCs w:val="24"/>
        </w:rPr>
      </w:pPr>
    </w:p>
    <w:p w:rsidR="006825F2" w:rsidRPr="00947347" w:rsidRDefault="006825F2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Полное наименование субъекта малого и среднего предпринимательства</w:t>
      </w:r>
    </w:p>
    <w:p w:rsidR="006825F2" w:rsidRPr="00947347" w:rsidRDefault="006825F2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___________________________________________________________________________</w:t>
      </w:r>
    </w:p>
    <w:p w:rsidR="006825F2" w:rsidRPr="00947347" w:rsidRDefault="006825F2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Сокращенное наименование субъекта малого и средне</w:t>
      </w:r>
      <w:r w:rsidR="006F7556" w:rsidRPr="00947347">
        <w:rPr>
          <w:szCs w:val="24"/>
        </w:rPr>
        <w:t>го предпринимательства</w:t>
      </w:r>
    </w:p>
    <w:p w:rsidR="006825F2" w:rsidRPr="00947347" w:rsidRDefault="006825F2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___________________________________________________________________________</w:t>
      </w:r>
    </w:p>
    <w:p w:rsidR="006825F2" w:rsidRPr="00947347" w:rsidRDefault="006825F2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Юридический адрес _________________________________________________________</w:t>
      </w:r>
    </w:p>
    <w:p w:rsidR="006825F2" w:rsidRPr="00947347" w:rsidRDefault="006825F2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Фактическое местонахождение ________________________________________________</w:t>
      </w:r>
    </w:p>
    <w:p w:rsidR="006825F2" w:rsidRPr="00947347" w:rsidRDefault="006825F2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Телефон, факс ______________________________________________________________</w:t>
      </w:r>
    </w:p>
    <w:p w:rsidR="006825F2" w:rsidRPr="00947347" w:rsidRDefault="006825F2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Электронная почта __________________________________________________________</w:t>
      </w:r>
    </w:p>
    <w:p w:rsidR="006825F2" w:rsidRPr="00947347" w:rsidRDefault="006825F2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Свидетельство о регистрации _________________________________________________</w:t>
      </w:r>
    </w:p>
    <w:p w:rsidR="006825F2" w:rsidRPr="00947347" w:rsidRDefault="006825F2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ОГРН _____________________________________________________________________</w:t>
      </w:r>
    </w:p>
    <w:p w:rsidR="006825F2" w:rsidRPr="00947347" w:rsidRDefault="006825F2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ИНН/КПП _________________________________________________________________</w:t>
      </w:r>
    </w:p>
    <w:p w:rsidR="006F7556" w:rsidRPr="00947347" w:rsidRDefault="006F7556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Банковские реквизиты:</w:t>
      </w:r>
    </w:p>
    <w:p w:rsidR="006F7556" w:rsidRPr="00947347" w:rsidRDefault="006F7556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Наименование банка_________________________________________________________</w:t>
      </w:r>
    </w:p>
    <w:p w:rsidR="006F7556" w:rsidRPr="00947347" w:rsidRDefault="006F7556" w:rsidP="00947347">
      <w:pPr>
        <w:overflowPunct/>
        <w:textAlignment w:val="auto"/>
        <w:rPr>
          <w:szCs w:val="24"/>
        </w:rPr>
      </w:pPr>
      <w:proofErr w:type="gramStart"/>
      <w:r w:rsidRPr="00947347">
        <w:rPr>
          <w:szCs w:val="24"/>
        </w:rPr>
        <w:t>р</w:t>
      </w:r>
      <w:proofErr w:type="gramEnd"/>
      <w:r w:rsidRPr="00947347">
        <w:rPr>
          <w:szCs w:val="24"/>
        </w:rPr>
        <w:t>/с ________________________________________________________________________</w:t>
      </w:r>
    </w:p>
    <w:p w:rsidR="006F7556" w:rsidRPr="00947347" w:rsidRDefault="006F7556" w:rsidP="00947347">
      <w:pPr>
        <w:overflowPunct/>
        <w:textAlignment w:val="auto"/>
        <w:rPr>
          <w:szCs w:val="24"/>
        </w:rPr>
      </w:pPr>
      <w:proofErr w:type="gramStart"/>
      <w:r w:rsidRPr="00947347">
        <w:rPr>
          <w:szCs w:val="24"/>
        </w:rPr>
        <w:t>л</w:t>
      </w:r>
      <w:proofErr w:type="gramEnd"/>
      <w:r w:rsidRPr="00947347">
        <w:rPr>
          <w:szCs w:val="24"/>
        </w:rPr>
        <w:t>/с ________________________________________________________________________</w:t>
      </w:r>
    </w:p>
    <w:p w:rsidR="006F7556" w:rsidRPr="00947347" w:rsidRDefault="006F7556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БИК _______________________________________________________________________</w:t>
      </w:r>
    </w:p>
    <w:p w:rsidR="006F7556" w:rsidRPr="00947347" w:rsidRDefault="006F7556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ОКАТО ___________________________________________________________________</w:t>
      </w:r>
    </w:p>
    <w:p w:rsidR="006825F2" w:rsidRPr="00947347" w:rsidRDefault="006825F2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Дата начала деятельности (регистрации)________________________________________</w:t>
      </w:r>
    </w:p>
    <w:p w:rsidR="00C7262D" w:rsidRPr="00947347" w:rsidRDefault="006825F2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Фамилия, имя, отчество руководителя и его квалификация</w:t>
      </w:r>
    </w:p>
    <w:p w:rsidR="006825F2" w:rsidRPr="00947347" w:rsidRDefault="006F7556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(</w:t>
      </w:r>
      <w:r w:rsidR="00AD7E7C" w:rsidRPr="00947347">
        <w:rPr>
          <w:szCs w:val="24"/>
        </w:rPr>
        <w:t>полученное</w:t>
      </w:r>
      <w:r w:rsidRPr="00947347">
        <w:rPr>
          <w:szCs w:val="24"/>
        </w:rPr>
        <w:t xml:space="preserve"> образование)</w:t>
      </w:r>
      <w:r w:rsidR="00C7262D" w:rsidRPr="00947347">
        <w:rPr>
          <w:szCs w:val="24"/>
        </w:rPr>
        <w:t>___</w:t>
      </w:r>
      <w:r w:rsidR="006825F2" w:rsidRPr="00947347">
        <w:rPr>
          <w:szCs w:val="24"/>
        </w:rPr>
        <w:t>_____</w:t>
      </w:r>
      <w:r w:rsidRPr="00947347">
        <w:rPr>
          <w:szCs w:val="24"/>
        </w:rPr>
        <w:t>_______________________________________</w:t>
      </w:r>
      <w:r w:rsidR="006825F2" w:rsidRPr="00947347">
        <w:rPr>
          <w:szCs w:val="24"/>
        </w:rPr>
        <w:t>______</w:t>
      </w:r>
    </w:p>
    <w:p w:rsidR="006825F2" w:rsidRPr="00947347" w:rsidRDefault="006825F2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Фамилия, имя, отчество главного бухгалтера ____________________________________</w:t>
      </w:r>
    </w:p>
    <w:p w:rsidR="006825F2" w:rsidRPr="00947347" w:rsidRDefault="006825F2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Основные виды деятельности (в соответствии с ОКВЭД</w:t>
      </w:r>
      <w:smartTag w:uri="urn:schemas-microsoft-com:office:smarttags" w:element="PersonName">
        <w:r w:rsidRPr="00947347">
          <w:rPr>
            <w:szCs w:val="24"/>
          </w:rPr>
          <w:t>,</w:t>
        </w:r>
      </w:smartTag>
      <w:r w:rsidRPr="00947347">
        <w:rPr>
          <w:szCs w:val="24"/>
        </w:rPr>
        <w:t xml:space="preserve"> с указанием кода)</w:t>
      </w:r>
    </w:p>
    <w:p w:rsidR="006825F2" w:rsidRPr="00947347" w:rsidRDefault="006825F2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___________________________________________________________________________</w:t>
      </w:r>
    </w:p>
    <w:p w:rsidR="006825F2" w:rsidRPr="00947347" w:rsidRDefault="006825F2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 xml:space="preserve">Ассортимент производимой продукции (оказываемых услуг, выполняемых </w:t>
      </w:r>
      <w:r w:rsidR="006F7556" w:rsidRPr="00947347">
        <w:rPr>
          <w:szCs w:val="24"/>
        </w:rPr>
        <w:t>работ)</w:t>
      </w:r>
    </w:p>
    <w:p w:rsidR="006F7556" w:rsidRPr="00947347" w:rsidRDefault="006F7556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___________________________________________________________________________</w:t>
      </w:r>
    </w:p>
    <w:p w:rsidR="006825F2" w:rsidRPr="00947347" w:rsidRDefault="00194850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_____________</w:t>
      </w:r>
      <w:r w:rsidR="006825F2" w:rsidRPr="00947347">
        <w:rPr>
          <w:szCs w:val="24"/>
        </w:rPr>
        <w:t>______________________________________________________________</w:t>
      </w:r>
    </w:p>
    <w:p w:rsidR="00BC2640" w:rsidRPr="00947347" w:rsidRDefault="006825F2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Соответствие выпускаемой продукции, оказываемых ус</w:t>
      </w:r>
      <w:r w:rsidR="00194850" w:rsidRPr="00947347">
        <w:rPr>
          <w:szCs w:val="24"/>
        </w:rPr>
        <w:t>луг стандартам качества</w:t>
      </w:r>
    </w:p>
    <w:p w:rsidR="006825F2" w:rsidRPr="00947347" w:rsidRDefault="00194850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_______</w:t>
      </w:r>
      <w:r w:rsidR="006825F2" w:rsidRPr="00947347">
        <w:rPr>
          <w:szCs w:val="24"/>
        </w:rPr>
        <w:t>__________________________________________________________</w:t>
      </w:r>
      <w:r w:rsidR="00BC2640" w:rsidRPr="00947347">
        <w:rPr>
          <w:szCs w:val="24"/>
        </w:rPr>
        <w:t>_______</w:t>
      </w:r>
      <w:r w:rsidR="006825F2" w:rsidRPr="00947347">
        <w:rPr>
          <w:szCs w:val="24"/>
        </w:rPr>
        <w:t>___</w:t>
      </w:r>
    </w:p>
    <w:p w:rsidR="006825F2" w:rsidRPr="00947347" w:rsidRDefault="006825F2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Профессиональные дос</w:t>
      </w:r>
      <w:r w:rsidR="00194850" w:rsidRPr="00947347">
        <w:rPr>
          <w:szCs w:val="24"/>
        </w:rPr>
        <w:t>тижения_____________</w:t>
      </w:r>
      <w:r w:rsidRPr="00947347">
        <w:rPr>
          <w:szCs w:val="24"/>
        </w:rPr>
        <w:t>___________________________________</w:t>
      </w:r>
    </w:p>
    <w:p w:rsidR="00BC2640" w:rsidRPr="00947347" w:rsidRDefault="00645A63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Участие в муниципальных долгосрочных программах и поддержки предпринимательства на территории муниципального район «Заполярный район»</w:t>
      </w:r>
      <w:r w:rsidR="00BC2640" w:rsidRPr="00947347">
        <w:rPr>
          <w:szCs w:val="24"/>
        </w:rPr>
        <w:t xml:space="preserve"> (наименование, вид участия)</w:t>
      </w:r>
    </w:p>
    <w:p w:rsidR="006825F2" w:rsidRPr="00947347" w:rsidRDefault="00BC2640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______________________________________________________________________</w:t>
      </w:r>
      <w:r w:rsidR="006825F2" w:rsidRPr="00947347">
        <w:rPr>
          <w:szCs w:val="24"/>
        </w:rPr>
        <w:t>______</w:t>
      </w:r>
    </w:p>
    <w:p w:rsidR="006825F2" w:rsidRPr="00947347" w:rsidRDefault="006825F2" w:rsidP="00947347">
      <w:pPr>
        <w:overflowPunct/>
        <w:textAlignment w:val="auto"/>
        <w:rPr>
          <w:szCs w:val="24"/>
        </w:rPr>
      </w:pPr>
      <w:r w:rsidRPr="00947347">
        <w:rPr>
          <w:szCs w:val="24"/>
        </w:rPr>
        <w:t>Применяемая система на</w:t>
      </w:r>
      <w:r w:rsidR="00194850" w:rsidRPr="00947347">
        <w:rPr>
          <w:szCs w:val="24"/>
        </w:rPr>
        <w:t>логообложения ________________</w:t>
      </w:r>
      <w:r w:rsidRPr="00947347">
        <w:rPr>
          <w:szCs w:val="24"/>
        </w:rPr>
        <w:t>________________________</w:t>
      </w:r>
    </w:p>
    <w:p w:rsidR="006825F2" w:rsidRPr="00947347" w:rsidRDefault="006825F2" w:rsidP="00947347">
      <w:pPr>
        <w:overflowPunct/>
        <w:autoSpaceDE/>
        <w:autoSpaceDN/>
        <w:adjustRightInd/>
        <w:textAlignment w:val="auto"/>
        <w:rPr>
          <w:sz w:val="20"/>
        </w:rPr>
      </w:pPr>
    </w:p>
    <w:p w:rsidR="00A923E5" w:rsidRPr="00947347" w:rsidRDefault="00A923E5" w:rsidP="00947347">
      <w:pPr>
        <w:pStyle w:val="ConsPlusNormal"/>
        <w:tabs>
          <w:tab w:val="left" w:pos="3680"/>
          <w:tab w:val="center" w:pos="4535"/>
        </w:tabs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5A63" w:rsidRPr="00947347" w:rsidRDefault="00645A63" w:rsidP="0094734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 xml:space="preserve">Руководитель </w:t>
      </w:r>
    </w:p>
    <w:p w:rsidR="00645A63" w:rsidRPr="00947347" w:rsidRDefault="00645A63" w:rsidP="0094734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(Индивидуальный предприниматель)     ___________            __________________</w:t>
      </w:r>
    </w:p>
    <w:p w:rsidR="00645A63" w:rsidRPr="00947347" w:rsidRDefault="00645A63" w:rsidP="00947347">
      <w:pPr>
        <w:pStyle w:val="ConsPlusNonformat"/>
        <w:widowControl/>
        <w:ind w:left="4248"/>
        <w:rPr>
          <w:rFonts w:ascii="Times New Roman" w:hAnsi="Times New Roman" w:cs="Times New Roman"/>
        </w:rPr>
      </w:pPr>
      <w:r w:rsidRPr="00947347">
        <w:rPr>
          <w:rFonts w:ascii="Times New Roman" w:hAnsi="Times New Roman" w:cs="Times New Roman"/>
        </w:rPr>
        <w:t xml:space="preserve">          (подпись)                        (расшифровка подписи)</w:t>
      </w:r>
    </w:p>
    <w:p w:rsidR="00645A63" w:rsidRPr="00947347" w:rsidRDefault="00645A63" w:rsidP="0094734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Главный бухгалтер                                   __________               __________________</w:t>
      </w:r>
    </w:p>
    <w:p w:rsidR="00645A63" w:rsidRPr="00947347" w:rsidRDefault="00645A63" w:rsidP="00947347">
      <w:pPr>
        <w:pStyle w:val="ConsPlusNonformat"/>
        <w:widowControl/>
        <w:ind w:left="4248"/>
        <w:rPr>
          <w:rFonts w:ascii="Times New Roman" w:hAnsi="Times New Roman" w:cs="Times New Roman"/>
        </w:rPr>
      </w:pPr>
      <w:r w:rsidRPr="00947347">
        <w:rPr>
          <w:rFonts w:ascii="Times New Roman" w:hAnsi="Times New Roman" w:cs="Times New Roman"/>
        </w:rPr>
        <w:t xml:space="preserve">          (подпись)                        (расшифровка подписи)</w:t>
      </w:r>
    </w:p>
    <w:p w:rsidR="00645A63" w:rsidRPr="00947347" w:rsidRDefault="00645A63" w:rsidP="0094734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МП</w:t>
      </w:r>
    </w:p>
    <w:p w:rsidR="00645A63" w:rsidRPr="00947347" w:rsidRDefault="00645A63" w:rsidP="0094734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_______________</w:t>
      </w:r>
    </w:p>
    <w:p w:rsidR="00645A63" w:rsidRPr="00947347" w:rsidRDefault="00645A63" w:rsidP="00947347">
      <w:pPr>
        <w:pStyle w:val="ConsPlusNonformat"/>
        <w:widowControl/>
        <w:ind w:firstLine="709"/>
        <w:rPr>
          <w:rFonts w:ascii="Times New Roman" w:hAnsi="Times New Roman" w:cs="Times New Roman"/>
        </w:rPr>
      </w:pPr>
      <w:r w:rsidRPr="00947347">
        <w:rPr>
          <w:rFonts w:ascii="Times New Roman" w:hAnsi="Times New Roman" w:cs="Times New Roman"/>
        </w:rPr>
        <w:t>(дата)</w:t>
      </w:r>
    </w:p>
    <w:p w:rsidR="00AD7E7C" w:rsidRPr="00947347" w:rsidRDefault="00AD7E7C" w:rsidP="00947347">
      <w:pPr>
        <w:jc w:val="right"/>
        <w:outlineLvl w:val="0"/>
        <w:rPr>
          <w:sz w:val="26"/>
          <w:szCs w:val="26"/>
        </w:rPr>
      </w:pPr>
    </w:p>
    <w:p w:rsidR="00AD7E7C" w:rsidRPr="00947347" w:rsidRDefault="00AD7E7C" w:rsidP="00947347">
      <w:pPr>
        <w:jc w:val="right"/>
        <w:outlineLvl w:val="0"/>
        <w:rPr>
          <w:sz w:val="26"/>
          <w:szCs w:val="26"/>
        </w:rPr>
      </w:pPr>
    </w:p>
    <w:p w:rsidR="00AD7E7C" w:rsidRPr="00947347" w:rsidRDefault="00AD7E7C" w:rsidP="00947347">
      <w:pPr>
        <w:jc w:val="right"/>
        <w:outlineLvl w:val="0"/>
        <w:rPr>
          <w:sz w:val="26"/>
          <w:szCs w:val="26"/>
        </w:rPr>
      </w:pPr>
    </w:p>
    <w:p w:rsidR="00645A63" w:rsidRPr="00947347" w:rsidRDefault="00645A63" w:rsidP="00947347">
      <w:pPr>
        <w:jc w:val="right"/>
        <w:outlineLvl w:val="0"/>
        <w:rPr>
          <w:sz w:val="26"/>
          <w:szCs w:val="26"/>
        </w:rPr>
      </w:pPr>
      <w:r w:rsidRPr="00947347">
        <w:rPr>
          <w:sz w:val="26"/>
          <w:szCs w:val="26"/>
        </w:rPr>
        <w:lastRenderedPageBreak/>
        <w:t>Приложение № 3</w:t>
      </w:r>
    </w:p>
    <w:p w:rsidR="00AE4214" w:rsidRPr="00947347" w:rsidRDefault="00AE4214" w:rsidP="00947347">
      <w:pPr>
        <w:pStyle w:val="ConsPlusNormal"/>
        <w:tabs>
          <w:tab w:val="left" w:pos="3680"/>
          <w:tab w:val="center" w:pos="4535"/>
        </w:tabs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к Порядку проведения конкурса</w:t>
      </w:r>
    </w:p>
    <w:p w:rsidR="00AE4214" w:rsidRPr="00947347" w:rsidRDefault="00AE4214" w:rsidP="00947347">
      <w:pPr>
        <w:pStyle w:val="ConsPlusNormal"/>
        <w:tabs>
          <w:tab w:val="left" w:pos="3680"/>
          <w:tab w:val="center" w:pos="4535"/>
        </w:tabs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«Лучший предприниматель года</w:t>
      </w:r>
    </w:p>
    <w:p w:rsidR="00A923E5" w:rsidRPr="00947347" w:rsidRDefault="00AE4214" w:rsidP="00947347">
      <w:pPr>
        <w:pStyle w:val="ConsPlusNormal"/>
        <w:tabs>
          <w:tab w:val="left" w:pos="3680"/>
          <w:tab w:val="center" w:pos="4535"/>
        </w:tabs>
        <w:ind w:firstLine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947347">
        <w:rPr>
          <w:rFonts w:ascii="Times New Roman" w:hAnsi="Times New Roman" w:cs="Times New Roman"/>
          <w:sz w:val="26"/>
          <w:szCs w:val="26"/>
        </w:rPr>
        <w:t>Заполярного района»</w:t>
      </w:r>
    </w:p>
    <w:p w:rsidR="00A923E5" w:rsidRPr="00947347" w:rsidRDefault="00A923E5" w:rsidP="00947347">
      <w:pPr>
        <w:pStyle w:val="ConsPlusNormal"/>
        <w:tabs>
          <w:tab w:val="left" w:pos="3680"/>
          <w:tab w:val="center" w:pos="4535"/>
        </w:tabs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E4214" w:rsidRPr="00947347" w:rsidRDefault="00AE4214" w:rsidP="00947347">
      <w:pPr>
        <w:pStyle w:val="ConsPlusNormal"/>
        <w:tabs>
          <w:tab w:val="left" w:pos="3680"/>
          <w:tab w:val="center" w:pos="4535"/>
        </w:tabs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E4214" w:rsidRPr="00947347" w:rsidRDefault="00AE4214" w:rsidP="00947347">
      <w:pPr>
        <w:pStyle w:val="ConsPlusNormal"/>
        <w:tabs>
          <w:tab w:val="left" w:pos="3680"/>
          <w:tab w:val="center" w:pos="4535"/>
        </w:tabs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25434" w:rsidRPr="00947347" w:rsidRDefault="005D7D7F" w:rsidP="00947347">
      <w:pPr>
        <w:ind w:left="-426"/>
        <w:jc w:val="center"/>
        <w:rPr>
          <w:b/>
          <w:szCs w:val="24"/>
        </w:rPr>
      </w:pPr>
      <w:r w:rsidRPr="00947347">
        <w:rPr>
          <w:b/>
          <w:szCs w:val="24"/>
        </w:rPr>
        <w:t xml:space="preserve">Показатели </w:t>
      </w:r>
    </w:p>
    <w:p w:rsidR="00085999" w:rsidRPr="00947347" w:rsidRDefault="005D7D7F" w:rsidP="00947347">
      <w:pPr>
        <w:ind w:left="-426"/>
        <w:jc w:val="center"/>
        <w:rPr>
          <w:b/>
          <w:szCs w:val="24"/>
        </w:rPr>
      </w:pPr>
      <w:r w:rsidRPr="00947347">
        <w:rPr>
          <w:b/>
          <w:szCs w:val="24"/>
        </w:rPr>
        <w:t>социально-экономической деятельности</w:t>
      </w:r>
      <w:r w:rsidR="00085999" w:rsidRPr="00947347">
        <w:rPr>
          <w:b/>
          <w:szCs w:val="24"/>
        </w:rPr>
        <w:t xml:space="preserve"> субъектов малого</w:t>
      </w:r>
    </w:p>
    <w:p w:rsidR="00085999" w:rsidRPr="00947347" w:rsidRDefault="00085999" w:rsidP="00947347">
      <w:pPr>
        <w:overflowPunct/>
        <w:ind w:left="-567" w:firstLine="567"/>
        <w:jc w:val="center"/>
        <w:textAlignment w:val="auto"/>
        <w:rPr>
          <w:b/>
          <w:szCs w:val="24"/>
        </w:rPr>
      </w:pPr>
      <w:r w:rsidRPr="00947347">
        <w:rPr>
          <w:b/>
          <w:szCs w:val="24"/>
        </w:rPr>
        <w:t>и среднего предпринимательства</w:t>
      </w:r>
    </w:p>
    <w:p w:rsidR="005D7D7F" w:rsidRPr="00947347" w:rsidRDefault="005D7D7F" w:rsidP="00947347">
      <w:pPr>
        <w:overflowPunct/>
        <w:jc w:val="both"/>
        <w:textAlignment w:val="auto"/>
        <w:rPr>
          <w:b/>
          <w:szCs w:val="24"/>
        </w:rPr>
      </w:pPr>
    </w:p>
    <w:tbl>
      <w:tblPr>
        <w:tblW w:w="10152" w:type="dxa"/>
        <w:jc w:val="center"/>
        <w:tblInd w:w="-318" w:type="dxa"/>
        <w:tblLayout w:type="fixed"/>
        <w:tblLook w:val="0000" w:firstRow="0" w:lastRow="0" w:firstColumn="0" w:lastColumn="0" w:noHBand="0" w:noVBand="0"/>
      </w:tblPr>
      <w:tblGrid>
        <w:gridCol w:w="4679"/>
        <w:gridCol w:w="1363"/>
        <w:gridCol w:w="1275"/>
        <w:gridCol w:w="1473"/>
        <w:gridCol w:w="1362"/>
      </w:tblGrid>
      <w:tr w:rsidR="00E124A4" w:rsidRPr="00947347" w:rsidTr="00085999">
        <w:trPr>
          <w:trHeight w:val="255"/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Показатель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4A4" w:rsidRPr="00947347" w:rsidRDefault="004A4242" w:rsidP="009473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Единица изме</w:t>
            </w:r>
            <w:r w:rsidR="00E124A4" w:rsidRPr="00947347">
              <w:rPr>
                <w:szCs w:val="24"/>
              </w:rPr>
              <w:t>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4A4" w:rsidRPr="00947347" w:rsidRDefault="00085999" w:rsidP="009473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201</w:t>
            </w:r>
            <w:r w:rsidR="00DF3F50" w:rsidRPr="00947347">
              <w:rPr>
                <w:szCs w:val="24"/>
              </w:rPr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4A4" w:rsidRPr="00947347" w:rsidRDefault="00085999" w:rsidP="009473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201</w:t>
            </w:r>
            <w:r w:rsidR="00DF3F50" w:rsidRPr="00947347">
              <w:rPr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Динамика изменения показателя</w:t>
            </w:r>
          </w:p>
        </w:tc>
      </w:tr>
      <w:tr w:rsidR="005D7D7F" w:rsidRPr="00947347" w:rsidTr="00085999">
        <w:trPr>
          <w:trHeight w:val="202"/>
          <w:jc w:val="center"/>
        </w:trPr>
        <w:tc>
          <w:tcPr>
            <w:tcW w:w="101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D7F" w:rsidRPr="00947347" w:rsidRDefault="00085999" w:rsidP="009473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 xml:space="preserve">Экономические </w:t>
            </w:r>
            <w:r w:rsidR="00AD7E7C" w:rsidRPr="00947347">
              <w:rPr>
                <w:szCs w:val="24"/>
              </w:rPr>
              <w:t>показатели</w:t>
            </w:r>
          </w:p>
        </w:tc>
      </w:tr>
      <w:tr w:rsidR="00E124A4" w:rsidRPr="00947347" w:rsidTr="00085999">
        <w:trPr>
          <w:trHeight w:val="475"/>
          <w:jc w:val="center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4A4" w:rsidRPr="00947347" w:rsidRDefault="005D7D7F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1</w:t>
            </w:r>
            <w:r w:rsidR="001401E3" w:rsidRPr="00947347">
              <w:rPr>
                <w:szCs w:val="24"/>
              </w:rPr>
              <w:t xml:space="preserve">. </w:t>
            </w:r>
            <w:r w:rsidR="00E124A4" w:rsidRPr="00947347">
              <w:rPr>
                <w:szCs w:val="24"/>
              </w:rPr>
              <w:t xml:space="preserve">Темп </w:t>
            </w:r>
            <w:r w:rsidR="003C3270" w:rsidRPr="00947347">
              <w:rPr>
                <w:szCs w:val="24"/>
              </w:rPr>
              <w:t>при</w:t>
            </w:r>
            <w:r w:rsidR="00E124A4" w:rsidRPr="00947347">
              <w:rPr>
                <w:szCs w:val="24"/>
              </w:rPr>
              <w:t>роста выручки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393995" w:rsidRPr="00947347" w:rsidTr="00085999">
        <w:trPr>
          <w:trHeight w:val="315"/>
          <w:jc w:val="center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995" w:rsidRPr="00947347" w:rsidRDefault="002A4119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2</w:t>
            </w:r>
            <w:r w:rsidR="00393995" w:rsidRPr="00947347">
              <w:rPr>
                <w:szCs w:val="24"/>
              </w:rPr>
              <w:t xml:space="preserve">. Рентабельность реализованной </w:t>
            </w:r>
            <w:r w:rsidR="00AD7E7C" w:rsidRPr="00947347">
              <w:rPr>
                <w:szCs w:val="24"/>
              </w:rPr>
              <w:t>продукции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3995" w:rsidRPr="00947347" w:rsidRDefault="001401E3" w:rsidP="009473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95" w:rsidRPr="00947347" w:rsidRDefault="00393995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95" w:rsidRPr="00947347" w:rsidRDefault="00393995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995" w:rsidRPr="00947347" w:rsidRDefault="00393995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E124A4" w:rsidRPr="00947347" w:rsidTr="00085999">
        <w:trPr>
          <w:trHeight w:val="315"/>
          <w:jc w:val="center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4A4" w:rsidRPr="00947347" w:rsidRDefault="002A4119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 xml:space="preserve">3. </w:t>
            </w:r>
            <w:r w:rsidR="00E124A4" w:rsidRPr="00947347">
              <w:rPr>
                <w:szCs w:val="24"/>
              </w:rPr>
              <w:t xml:space="preserve">Темп </w:t>
            </w:r>
            <w:r w:rsidR="003C3270" w:rsidRPr="00947347">
              <w:rPr>
                <w:szCs w:val="24"/>
              </w:rPr>
              <w:t>при</w:t>
            </w:r>
            <w:r w:rsidR="00E124A4" w:rsidRPr="00947347">
              <w:rPr>
                <w:szCs w:val="24"/>
              </w:rPr>
              <w:t>роста объема капиталовложений в производство (в том числе собственных средств)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E124A4" w:rsidRPr="00947347" w:rsidTr="00085999">
        <w:trPr>
          <w:trHeight w:val="1086"/>
          <w:jc w:val="center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4A4" w:rsidRPr="00947347" w:rsidRDefault="002A4119" w:rsidP="00947347">
            <w:pPr>
              <w:overflowPunct/>
              <w:textAlignment w:val="auto"/>
              <w:rPr>
                <w:i/>
                <w:szCs w:val="24"/>
              </w:rPr>
            </w:pPr>
            <w:r w:rsidRPr="00947347">
              <w:rPr>
                <w:szCs w:val="24"/>
              </w:rPr>
              <w:t>4</w:t>
            </w:r>
            <w:r w:rsidR="00E124A4" w:rsidRPr="00947347">
              <w:rPr>
                <w:szCs w:val="24"/>
              </w:rPr>
              <w:t>.</w:t>
            </w:r>
            <w:r w:rsidRPr="00947347">
              <w:rPr>
                <w:szCs w:val="24"/>
              </w:rPr>
              <w:t xml:space="preserve"> </w:t>
            </w:r>
            <w:r w:rsidR="00E124A4" w:rsidRPr="00947347">
              <w:rPr>
                <w:szCs w:val="24"/>
              </w:rPr>
              <w:t>Отношение введенного нового оборудования, освоенных новых технологий (в стоимостном выражении) к выручке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руб./руб.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E124A4" w:rsidRPr="00947347" w:rsidTr="003C3270">
        <w:trPr>
          <w:trHeight w:val="607"/>
          <w:jc w:val="center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4A4" w:rsidRPr="00947347" w:rsidRDefault="002A4119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 xml:space="preserve">5. </w:t>
            </w:r>
            <w:r w:rsidR="00E124A4" w:rsidRPr="00947347">
              <w:rPr>
                <w:szCs w:val="24"/>
              </w:rPr>
              <w:t>Количество новых видов продукции</w:t>
            </w:r>
            <w:smartTag w:uri="urn:schemas-microsoft-com:office:smarttags" w:element="PersonName">
              <w:r w:rsidR="00E124A4" w:rsidRPr="00947347">
                <w:rPr>
                  <w:szCs w:val="24"/>
                </w:rPr>
                <w:t>,</w:t>
              </w:r>
            </w:smartTag>
            <w:r w:rsidR="00E124A4" w:rsidRPr="00947347">
              <w:rPr>
                <w:szCs w:val="24"/>
              </w:rPr>
              <w:t xml:space="preserve"> работ</w:t>
            </w:r>
            <w:smartTag w:uri="urn:schemas-microsoft-com:office:smarttags" w:element="PersonName">
              <w:r w:rsidR="00E124A4" w:rsidRPr="00947347">
                <w:rPr>
                  <w:szCs w:val="24"/>
                </w:rPr>
                <w:t>,</w:t>
              </w:r>
            </w:smartTag>
            <w:r w:rsidR="00E124A4" w:rsidRPr="00947347">
              <w:rPr>
                <w:szCs w:val="24"/>
              </w:rPr>
              <w:t xml:space="preserve"> услуг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 </w:t>
            </w:r>
          </w:p>
        </w:tc>
      </w:tr>
      <w:tr w:rsidR="004D6709" w:rsidRPr="00947347" w:rsidTr="00085999">
        <w:trPr>
          <w:trHeight w:val="315"/>
          <w:jc w:val="center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4A4" w:rsidRPr="00947347" w:rsidRDefault="002A4119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 xml:space="preserve">6. </w:t>
            </w:r>
            <w:r w:rsidR="00393995" w:rsidRPr="00947347">
              <w:rPr>
                <w:szCs w:val="24"/>
              </w:rPr>
              <w:t xml:space="preserve">Относительное изменение </w:t>
            </w:r>
            <w:r w:rsidR="00E124A4" w:rsidRPr="00947347">
              <w:rPr>
                <w:szCs w:val="24"/>
              </w:rPr>
              <w:t>среднесписочной численности работников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4A4" w:rsidRPr="00947347" w:rsidRDefault="00E124A4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 </w:t>
            </w:r>
          </w:p>
        </w:tc>
      </w:tr>
      <w:tr w:rsidR="002A4119" w:rsidRPr="00947347" w:rsidTr="00085999">
        <w:trPr>
          <w:trHeight w:val="315"/>
          <w:jc w:val="center"/>
        </w:trPr>
        <w:tc>
          <w:tcPr>
            <w:tcW w:w="10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119" w:rsidRPr="00947347" w:rsidRDefault="00085999" w:rsidP="009473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 xml:space="preserve">Социальные </w:t>
            </w:r>
            <w:r w:rsidR="00AD7E7C" w:rsidRPr="00947347">
              <w:rPr>
                <w:szCs w:val="24"/>
              </w:rPr>
              <w:t>показатели</w:t>
            </w:r>
          </w:p>
        </w:tc>
      </w:tr>
      <w:tr w:rsidR="003C3270" w:rsidRPr="00947347" w:rsidTr="00B74113">
        <w:trPr>
          <w:trHeight w:val="315"/>
          <w:jc w:val="center"/>
        </w:trPr>
        <w:tc>
          <w:tcPr>
            <w:tcW w:w="6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4DE" w:rsidRPr="00947347" w:rsidRDefault="003C3270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 xml:space="preserve">1. Участие в муниципальных долгосрочных программах и поддержки предпринимательства на территории муниципального район «Заполярный район» </w:t>
            </w:r>
          </w:p>
          <w:p w:rsidR="003C3270" w:rsidRPr="00947347" w:rsidRDefault="003C3270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(указать вид финансовой поддержки)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70" w:rsidRPr="00947347" w:rsidRDefault="003C3270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70" w:rsidRPr="00947347" w:rsidRDefault="003C3270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3270" w:rsidRPr="00947347" w:rsidRDefault="003C3270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DE54DE" w:rsidRPr="00947347" w:rsidTr="00B74113">
        <w:trPr>
          <w:trHeight w:val="315"/>
          <w:jc w:val="center"/>
        </w:trPr>
        <w:tc>
          <w:tcPr>
            <w:tcW w:w="6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4DE" w:rsidRPr="00947347" w:rsidRDefault="00DE54DE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2. Квалификация руководителя (полученное образование)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DE" w:rsidRPr="00947347" w:rsidRDefault="00DE54DE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DE" w:rsidRPr="00947347" w:rsidRDefault="00DE54DE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4DE" w:rsidRPr="00947347" w:rsidRDefault="00DE54DE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2A4119" w:rsidRPr="00947347" w:rsidTr="00085999">
        <w:trPr>
          <w:trHeight w:val="315"/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4DE" w:rsidRPr="00947347" w:rsidRDefault="00085999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 xml:space="preserve">3. </w:t>
            </w:r>
            <w:r w:rsidR="002A4119" w:rsidRPr="00947347">
              <w:rPr>
                <w:szCs w:val="24"/>
              </w:rPr>
              <w:t xml:space="preserve">Обучение работников </w:t>
            </w:r>
          </w:p>
          <w:p w:rsidR="002A4119" w:rsidRPr="00947347" w:rsidRDefault="002A4119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(п</w:t>
            </w:r>
            <w:r w:rsidRPr="00947347">
              <w:rPr>
                <w:iCs/>
                <w:szCs w:val="24"/>
              </w:rPr>
              <w:t>одготовка, п</w:t>
            </w:r>
            <w:r w:rsidRPr="00947347">
              <w:rPr>
                <w:szCs w:val="24"/>
              </w:rPr>
              <w:t>ереподготовка и повышение квалификации работников)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119" w:rsidRPr="00947347" w:rsidRDefault="002A4119" w:rsidP="009473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19" w:rsidRPr="00947347" w:rsidRDefault="002A4119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19" w:rsidRPr="00947347" w:rsidRDefault="002A4119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119" w:rsidRPr="00947347" w:rsidRDefault="002A4119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3C3270" w:rsidRPr="00947347" w:rsidTr="00085999">
        <w:trPr>
          <w:trHeight w:val="315"/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3270" w:rsidRPr="00947347" w:rsidRDefault="003C3270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4. Количество созданных рабочих мест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270" w:rsidRPr="00947347" w:rsidRDefault="003C3270" w:rsidP="009473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47347">
              <w:rPr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70" w:rsidRPr="00947347" w:rsidRDefault="003C3270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70" w:rsidRPr="00947347" w:rsidRDefault="003C3270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3270" w:rsidRPr="00947347" w:rsidRDefault="003C3270" w:rsidP="00947347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</w:tbl>
    <w:p w:rsidR="00E124A4" w:rsidRPr="00947347" w:rsidRDefault="00E124A4" w:rsidP="00947347">
      <w:pPr>
        <w:overflowPunct/>
        <w:textAlignment w:val="auto"/>
        <w:rPr>
          <w:szCs w:val="24"/>
        </w:rPr>
      </w:pPr>
    </w:p>
    <w:p w:rsidR="00E124A4" w:rsidRPr="00947347" w:rsidRDefault="00E124A4" w:rsidP="00947347">
      <w:pPr>
        <w:overflowPunct/>
        <w:textAlignment w:val="auto"/>
        <w:rPr>
          <w:sz w:val="26"/>
          <w:szCs w:val="26"/>
        </w:rPr>
      </w:pPr>
    </w:p>
    <w:p w:rsidR="00E124A4" w:rsidRPr="00947347" w:rsidRDefault="00E124A4" w:rsidP="00947347">
      <w:pPr>
        <w:overflowPunct/>
        <w:textAlignment w:val="auto"/>
        <w:rPr>
          <w:sz w:val="26"/>
          <w:szCs w:val="26"/>
        </w:rPr>
      </w:pPr>
      <w:r w:rsidRPr="00947347">
        <w:rPr>
          <w:sz w:val="26"/>
          <w:szCs w:val="26"/>
        </w:rPr>
        <w:t>Руководитель                                            __________             ______</w:t>
      </w:r>
      <w:r w:rsidR="002A4119" w:rsidRPr="00947347">
        <w:rPr>
          <w:sz w:val="26"/>
          <w:szCs w:val="26"/>
        </w:rPr>
        <w:t>___</w:t>
      </w:r>
      <w:r w:rsidRPr="00947347">
        <w:rPr>
          <w:sz w:val="26"/>
          <w:szCs w:val="26"/>
        </w:rPr>
        <w:t>_________</w:t>
      </w:r>
    </w:p>
    <w:p w:rsidR="00E124A4" w:rsidRPr="00947347" w:rsidRDefault="00E124A4" w:rsidP="00947347">
      <w:pPr>
        <w:overflowPunct/>
        <w:ind w:left="4248"/>
        <w:textAlignment w:val="auto"/>
        <w:rPr>
          <w:sz w:val="20"/>
        </w:rPr>
      </w:pPr>
      <w:r w:rsidRPr="00947347">
        <w:rPr>
          <w:sz w:val="20"/>
        </w:rPr>
        <w:t xml:space="preserve">  </w:t>
      </w:r>
      <w:r w:rsidR="002A4119" w:rsidRPr="00947347">
        <w:rPr>
          <w:sz w:val="20"/>
        </w:rPr>
        <w:t xml:space="preserve">  </w:t>
      </w:r>
      <w:r w:rsidRPr="00947347">
        <w:rPr>
          <w:sz w:val="20"/>
        </w:rPr>
        <w:t xml:space="preserve">   (подпись)                        (расшифровка подписи)</w:t>
      </w:r>
    </w:p>
    <w:p w:rsidR="00AE4214" w:rsidRPr="00947347" w:rsidRDefault="00AE4214" w:rsidP="00947347">
      <w:pPr>
        <w:overflowPunct/>
        <w:textAlignment w:val="auto"/>
        <w:rPr>
          <w:sz w:val="26"/>
          <w:szCs w:val="26"/>
        </w:rPr>
      </w:pPr>
    </w:p>
    <w:p w:rsidR="00E124A4" w:rsidRPr="00947347" w:rsidRDefault="00E124A4" w:rsidP="00947347">
      <w:pPr>
        <w:overflowPunct/>
        <w:textAlignment w:val="auto"/>
        <w:rPr>
          <w:sz w:val="26"/>
          <w:szCs w:val="26"/>
        </w:rPr>
      </w:pPr>
      <w:r w:rsidRPr="00947347">
        <w:rPr>
          <w:sz w:val="26"/>
          <w:szCs w:val="26"/>
        </w:rPr>
        <w:t>Главный бухгалтер                                   __________             _________</w:t>
      </w:r>
      <w:r w:rsidR="002A4119" w:rsidRPr="00947347">
        <w:rPr>
          <w:sz w:val="26"/>
          <w:szCs w:val="26"/>
        </w:rPr>
        <w:t>__</w:t>
      </w:r>
      <w:r w:rsidRPr="00947347">
        <w:rPr>
          <w:sz w:val="26"/>
          <w:szCs w:val="26"/>
        </w:rPr>
        <w:t>______</w:t>
      </w:r>
    </w:p>
    <w:p w:rsidR="00E124A4" w:rsidRPr="00947347" w:rsidRDefault="00E124A4" w:rsidP="00947347">
      <w:pPr>
        <w:overflowPunct/>
        <w:ind w:left="4248"/>
        <w:textAlignment w:val="auto"/>
        <w:rPr>
          <w:sz w:val="20"/>
        </w:rPr>
      </w:pPr>
      <w:r w:rsidRPr="00947347">
        <w:rPr>
          <w:szCs w:val="24"/>
        </w:rPr>
        <w:t xml:space="preserve">      </w:t>
      </w:r>
      <w:r w:rsidRPr="00947347">
        <w:rPr>
          <w:sz w:val="20"/>
        </w:rPr>
        <w:t>(подпись)                        (расшифровка подписи)</w:t>
      </w:r>
    </w:p>
    <w:p w:rsidR="00E124A4" w:rsidRPr="00947347" w:rsidRDefault="00E124A4" w:rsidP="00947347">
      <w:pPr>
        <w:tabs>
          <w:tab w:val="right" w:pos="9354"/>
        </w:tabs>
        <w:overflowPunct/>
        <w:jc w:val="center"/>
        <w:textAlignment w:val="auto"/>
        <w:outlineLvl w:val="1"/>
        <w:rPr>
          <w:szCs w:val="24"/>
        </w:rPr>
      </w:pPr>
      <w:r w:rsidRPr="00947347">
        <w:rPr>
          <w:szCs w:val="24"/>
        </w:rPr>
        <w:t>МП</w:t>
      </w:r>
      <w:r w:rsidRPr="00947347">
        <w:rPr>
          <w:szCs w:val="24"/>
        </w:rPr>
        <w:tab/>
      </w:r>
    </w:p>
    <w:p w:rsidR="00085999" w:rsidRPr="00947347" w:rsidRDefault="00E124A4" w:rsidP="00947347">
      <w:pPr>
        <w:overflowPunct/>
        <w:autoSpaceDE/>
        <w:autoSpaceDN/>
        <w:adjustRightInd/>
        <w:textAlignment w:val="auto"/>
        <w:rPr>
          <w:szCs w:val="24"/>
        </w:rPr>
      </w:pPr>
      <w:r w:rsidRPr="00947347">
        <w:rPr>
          <w:szCs w:val="24"/>
        </w:rPr>
        <w:t>_____________</w:t>
      </w:r>
    </w:p>
    <w:p w:rsidR="00E124A4" w:rsidRPr="00947347" w:rsidRDefault="00E124A4" w:rsidP="00947347">
      <w:pPr>
        <w:overflowPunct/>
        <w:autoSpaceDE/>
        <w:autoSpaceDN/>
        <w:adjustRightInd/>
        <w:ind w:firstLine="567"/>
        <w:textAlignment w:val="auto"/>
        <w:rPr>
          <w:sz w:val="20"/>
        </w:rPr>
      </w:pPr>
      <w:r w:rsidRPr="00947347">
        <w:rPr>
          <w:sz w:val="20"/>
        </w:rPr>
        <w:t>(дата)</w:t>
      </w:r>
    </w:p>
    <w:p w:rsidR="00A923E5" w:rsidRPr="00947347" w:rsidRDefault="00A923E5" w:rsidP="00947347">
      <w:pPr>
        <w:pStyle w:val="ConsPlusNormal"/>
        <w:tabs>
          <w:tab w:val="left" w:pos="3680"/>
          <w:tab w:val="center" w:pos="4535"/>
        </w:tabs>
        <w:ind w:firstLine="0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D6709" w:rsidRDefault="004D6709" w:rsidP="00947347">
      <w:pPr>
        <w:pStyle w:val="ConsPlusNormal"/>
        <w:tabs>
          <w:tab w:val="left" w:pos="3680"/>
          <w:tab w:val="center" w:pos="4535"/>
        </w:tabs>
        <w:ind w:firstLine="0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85999" w:rsidRPr="00947347" w:rsidRDefault="00085999" w:rsidP="00947347">
      <w:pPr>
        <w:jc w:val="right"/>
        <w:rPr>
          <w:sz w:val="26"/>
          <w:szCs w:val="26"/>
        </w:rPr>
      </w:pPr>
      <w:r w:rsidRPr="00947347">
        <w:rPr>
          <w:sz w:val="26"/>
          <w:szCs w:val="26"/>
        </w:rPr>
        <w:lastRenderedPageBreak/>
        <w:t>Приложение № 4</w:t>
      </w:r>
    </w:p>
    <w:p w:rsidR="00085999" w:rsidRPr="00947347" w:rsidRDefault="00085999" w:rsidP="00947347">
      <w:pPr>
        <w:jc w:val="right"/>
        <w:rPr>
          <w:sz w:val="26"/>
          <w:szCs w:val="26"/>
        </w:rPr>
      </w:pPr>
      <w:r w:rsidRPr="00947347">
        <w:rPr>
          <w:sz w:val="26"/>
          <w:szCs w:val="26"/>
        </w:rPr>
        <w:t xml:space="preserve">к </w:t>
      </w:r>
      <w:r w:rsidR="007D36AF" w:rsidRPr="00947347">
        <w:rPr>
          <w:sz w:val="26"/>
          <w:szCs w:val="26"/>
        </w:rPr>
        <w:t>Порядку</w:t>
      </w:r>
      <w:r w:rsidRPr="00947347">
        <w:rPr>
          <w:sz w:val="26"/>
          <w:szCs w:val="26"/>
        </w:rPr>
        <w:t xml:space="preserve"> проведения</w:t>
      </w:r>
    </w:p>
    <w:p w:rsidR="00085999" w:rsidRPr="00947347" w:rsidRDefault="00085999" w:rsidP="00947347">
      <w:pPr>
        <w:jc w:val="right"/>
        <w:rPr>
          <w:sz w:val="26"/>
          <w:szCs w:val="26"/>
        </w:rPr>
      </w:pPr>
      <w:r w:rsidRPr="00947347">
        <w:rPr>
          <w:sz w:val="26"/>
          <w:szCs w:val="26"/>
        </w:rPr>
        <w:t>конкурса «Лучший предприниматель</w:t>
      </w:r>
    </w:p>
    <w:p w:rsidR="00085999" w:rsidRPr="00947347" w:rsidRDefault="00085999" w:rsidP="00947347">
      <w:pPr>
        <w:jc w:val="right"/>
        <w:rPr>
          <w:sz w:val="26"/>
          <w:szCs w:val="26"/>
        </w:rPr>
      </w:pPr>
      <w:r w:rsidRPr="00947347">
        <w:rPr>
          <w:sz w:val="26"/>
          <w:szCs w:val="26"/>
        </w:rPr>
        <w:t>года муниципального района</w:t>
      </w:r>
    </w:p>
    <w:p w:rsidR="0026463F" w:rsidRPr="00947347" w:rsidRDefault="00085999" w:rsidP="00947347">
      <w:pPr>
        <w:jc w:val="right"/>
        <w:rPr>
          <w:sz w:val="26"/>
          <w:szCs w:val="26"/>
        </w:rPr>
      </w:pPr>
      <w:r w:rsidRPr="00947347">
        <w:rPr>
          <w:sz w:val="26"/>
          <w:szCs w:val="26"/>
        </w:rPr>
        <w:t>«Заполярный район</w:t>
      </w:r>
    </w:p>
    <w:p w:rsidR="00AD7E7C" w:rsidRPr="00947347" w:rsidRDefault="00AD7E7C" w:rsidP="00947347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463F" w:rsidRPr="00947347" w:rsidRDefault="0026463F" w:rsidP="00947347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7347">
        <w:rPr>
          <w:rFonts w:ascii="Times New Roman" w:hAnsi="Times New Roman" w:cs="Times New Roman"/>
          <w:b/>
          <w:sz w:val="26"/>
          <w:szCs w:val="26"/>
        </w:rPr>
        <w:t>К</w:t>
      </w:r>
      <w:r w:rsidR="00085999" w:rsidRPr="00947347">
        <w:rPr>
          <w:rFonts w:ascii="Times New Roman" w:hAnsi="Times New Roman" w:cs="Times New Roman"/>
          <w:b/>
          <w:sz w:val="26"/>
          <w:szCs w:val="26"/>
        </w:rPr>
        <w:t>ритерии</w:t>
      </w:r>
      <w:r w:rsidR="00D23803" w:rsidRPr="009473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23803" w:rsidRPr="00947347" w:rsidRDefault="0026463F" w:rsidP="0094734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7347">
        <w:rPr>
          <w:rFonts w:ascii="Times New Roman" w:hAnsi="Times New Roman" w:cs="Times New Roman"/>
          <w:b/>
          <w:sz w:val="26"/>
          <w:szCs w:val="26"/>
        </w:rPr>
        <w:t>о</w:t>
      </w:r>
      <w:r w:rsidR="00D23803" w:rsidRPr="00947347">
        <w:rPr>
          <w:rFonts w:ascii="Times New Roman" w:hAnsi="Times New Roman" w:cs="Times New Roman"/>
          <w:b/>
          <w:sz w:val="26"/>
          <w:szCs w:val="26"/>
        </w:rPr>
        <w:t>ценки</w:t>
      </w:r>
      <w:r w:rsidRPr="0094734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23803" w:rsidRPr="00947347">
        <w:rPr>
          <w:rFonts w:ascii="Times New Roman" w:hAnsi="Times New Roman" w:cs="Times New Roman"/>
          <w:b/>
          <w:sz w:val="26"/>
          <w:szCs w:val="26"/>
        </w:rPr>
        <w:t xml:space="preserve">показателей </w:t>
      </w:r>
      <w:r w:rsidR="00AE4214" w:rsidRPr="00947347">
        <w:rPr>
          <w:rFonts w:ascii="Times New Roman" w:hAnsi="Times New Roman" w:cs="Times New Roman"/>
          <w:b/>
          <w:sz w:val="26"/>
          <w:szCs w:val="26"/>
        </w:rPr>
        <w:t>социально-экономической деятельности субъектов малого и среднего предпринимательства</w:t>
      </w:r>
    </w:p>
    <w:tbl>
      <w:tblPr>
        <w:tblW w:w="9990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8"/>
        <w:gridCol w:w="2977"/>
        <w:gridCol w:w="1025"/>
      </w:tblGrid>
      <w:tr w:rsidR="00D23803" w:rsidRPr="00947347" w:rsidTr="00947347">
        <w:trPr>
          <w:cantSplit/>
          <w:trHeight w:val="360"/>
          <w:jc w:val="center"/>
        </w:trPr>
        <w:tc>
          <w:tcPr>
            <w:tcW w:w="5988" w:type="dxa"/>
            <w:vAlign w:val="center"/>
            <w:hideMark/>
          </w:tcPr>
          <w:p w:rsidR="00D23803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977" w:type="dxa"/>
            <w:vAlign w:val="center"/>
            <w:hideMark/>
          </w:tcPr>
          <w:p w:rsidR="00D23803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025" w:type="dxa"/>
            <w:vAlign w:val="center"/>
            <w:hideMark/>
          </w:tcPr>
          <w:p w:rsidR="00D23803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Оценочный</w:t>
            </w:r>
            <w:r w:rsidR="00947347" w:rsidRPr="009473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D23803" w:rsidRPr="00947347" w:rsidTr="00AD7E7C">
        <w:trPr>
          <w:cantSplit/>
          <w:trHeight w:val="240"/>
          <w:jc w:val="center"/>
        </w:trPr>
        <w:tc>
          <w:tcPr>
            <w:tcW w:w="9990" w:type="dxa"/>
            <w:gridSpan w:val="3"/>
            <w:vAlign w:val="center"/>
            <w:hideMark/>
          </w:tcPr>
          <w:p w:rsidR="00D23803" w:rsidRPr="00947347" w:rsidRDefault="00085999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</w:t>
            </w:r>
            <w:r w:rsidR="00AE5104" w:rsidRPr="00947347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r w:rsidR="00DE54DE" w:rsidRPr="009473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23803" w:rsidRPr="00947347" w:rsidTr="00947347">
        <w:trPr>
          <w:cantSplit/>
          <w:trHeight w:val="720"/>
          <w:jc w:val="center"/>
        </w:trPr>
        <w:tc>
          <w:tcPr>
            <w:tcW w:w="5988" w:type="dxa"/>
            <w:vAlign w:val="center"/>
            <w:hideMark/>
          </w:tcPr>
          <w:p w:rsidR="00D23803" w:rsidRPr="00947347" w:rsidRDefault="00085999" w:rsidP="009473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 xml:space="preserve">1. Темп </w:t>
            </w:r>
            <w:r w:rsidR="00F50BFD" w:rsidRPr="009473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50BFD" w:rsidRPr="00947347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 xml:space="preserve">оста выручки </w:t>
            </w:r>
            <w:r w:rsidR="002B0569" w:rsidRPr="00947347">
              <w:rPr>
                <w:rFonts w:ascii="Times New Roman" w:hAnsi="Times New Roman" w:cs="Times New Roman"/>
                <w:sz w:val="24"/>
                <w:szCs w:val="24"/>
              </w:rPr>
              <w:t>в 2011 году по сравнению с 2010 годом</w:t>
            </w:r>
          </w:p>
        </w:tc>
        <w:tc>
          <w:tcPr>
            <w:tcW w:w="2977" w:type="dxa"/>
            <w:vAlign w:val="center"/>
            <w:hideMark/>
          </w:tcPr>
          <w:p w:rsidR="00211E4C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ниже 100%</w:t>
            </w:r>
          </w:p>
          <w:p w:rsidR="00211E4C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211E4C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от 101% до 119%</w:t>
            </w:r>
          </w:p>
          <w:p w:rsidR="00211E4C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от 120% до 149%</w:t>
            </w:r>
          </w:p>
          <w:p w:rsidR="00D23803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от 150 и выше</w:t>
            </w:r>
          </w:p>
        </w:tc>
        <w:tc>
          <w:tcPr>
            <w:tcW w:w="1025" w:type="dxa"/>
            <w:vAlign w:val="center"/>
            <w:hideMark/>
          </w:tcPr>
          <w:p w:rsidR="003C5BBB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C5BBB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C5BBB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23803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50BFD" w:rsidRPr="00947347" w:rsidRDefault="00F50BFD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23803" w:rsidRPr="00947347" w:rsidTr="00947347">
        <w:trPr>
          <w:cantSplit/>
          <w:trHeight w:val="657"/>
          <w:jc w:val="center"/>
        </w:trPr>
        <w:tc>
          <w:tcPr>
            <w:tcW w:w="5988" w:type="dxa"/>
            <w:vAlign w:val="center"/>
            <w:hideMark/>
          </w:tcPr>
          <w:p w:rsidR="00D23803" w:rsidRPr="00947347" w:rsidRDefault="00085999" w:rsidP="009473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E5104" w:rsidRPr="00947347">
              <w:rPr>
                <w:rFonts w:ascii="Times New Roman" w:hAnsi="Times New Roman" w:cs="Times New Roman"/>
                <w:sz w:val="24"/>
                <w:szCs w:val="24"/>
              </w:rPr>
              <w:t>Изменение р</w:t>
            </w: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ентабельност</w:t>
            </w:r>
            <w:r w:rsidR="00AE5104" w:rsidRPr="009473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 xml:space="preserve"> реализованной </w:t>
            </w:r>
            <w:r w:rsidR="005F21BA" w:rsidRPr="00947347"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104" w:rsidRPr="0094734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 w:rsidR="00AE5104" w:rsidRPr="00947347">
              <w:rPr>
                <w:rFonts w:ascii="Times New Roman" w:hAnsi="Times New Roman" w:cs="Times New Roman"/>
                <w:sz w:val="24"/>
                <w:szCs w:val="24"/>
              </w:rPr>
              <w:t xml:space="preserve"> году по </w:t>
            </w:r>
            <w:r w:rsidR="005F21BA" w:rsidRPr="00947347">
              <w:rPr>
                <w:rFonts w:ascii="Times New Roman" w:hAnsi="Times New Roman" w:cs="Times New Roman"/>
                <w:sz w:val="24"/>
                <w:szCs w:val="24"/>
              </w:rPr>
              <w:t>сравнению</w:t>
            </w:r>
            <w:r w:rsidR="00AE5104" w:rsidRPr="0094734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  <w:r w:rsidR="00AE5104" w:rsidRPr="00947347">
              <w:rPr>
                <w:rFonts w:ascii="Times New Roman" w:hAnsi="Times New Roman" w:cs="Times New Roman"/>
                <w:sz w:val="24"/>
                <w:szCs w:val="24"/>
              </w:rPr>
              <w:t xml:space="preserve"> годом</w:t>
            </w:r>
          </w:p>
        </w:tc>
        <w:tc>
          <w:tcPr>
            <w:tcW w:w="2977" w:type="dxa"/>
            <w:vAlign w:val="center"/>
            <w:hideMark/>
          </w:tcPr>
          <w:p w:rsidR="00973020" w:rsidRPr="00947347" w:rsidRDefault="00973020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ниже 100%</w:t>
            </w:r>
          </w:p>
          <w:p w:rsidR="00D23803" w:rsidRPr="00947347" w:rsidRDefault="00973020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выше 100%</w:t>
            </w:r>
          </w:p>
        </w:tc>
        <w:tc>
          <w:tcPr>
            <w:tcW w:w="1025" w:type="dxa"/>
            <w:vAlign w:val="center"/>
            <w:hideMark/>
          </w:tcPr>
          <w:p w:rsidR="00973020" w:rsidRPr="00947347" w:rsidRDefault="00973020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  <w:p w:rsidR="00D23803" w:rsidRPr="00947347" w:rsidRDefault="00973020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3803" w:rsidRPr="00947347" w:rsidTr="00947347">
        <w:trPr>
          <w:cantSplit/>
          <w:trHeight w:val="360"/>
          <w:jc w:val="center"/>
        </w:trPr>
        <w:tc>
          <w:tcPr>
            <w:tcW w:w="5988" w:type="dxa"/>
            <w:vAlign w:val="center"/>
            <w:hideMark/>
          </w:tcPr>
          <w:p w:rsidR="00D23803" w:rsidRPr="00947347" w:rsidRDefault="00085999" w:rsidP="00947347">
            <w:pPr>
              <w:overflowPunct/>
              <w:autoSpaceDE/>
              <w:adjustRightInd/>
              <w:rPr>
                <w:szCs w:val="24"/>
              </w:rPr>
            </w:pPr>
            <w:r w:rsidRPr="00947347">
              <w:rPr>
                <w:szCs w:val="24"/>
              </w:rPr>
              <w:t xml:space="preserve">3. Темп </w:t>
            </w:r>
            <w:r w:rsidR="00F50BFD" w:rsidRPr="00947347">
              <w:rPr>
                <w:szCs w:val="24"/>
              </w:rPr>
              <w:t>при</w:t>
            </w:r>
            <w:r w:rsidRPr="00947347">
              <w:rPr>
                <w:szCs w:val="24"/>
              </w:rPr>
              <w:t>роста объема капиталовложений</w:t>
            </w:r>
            <w:r w:rsidR="00A96296" w:rsidRPr="00947347">
              <w:rPr>
                <w:szCs w:val="24"/>
              </w:rPr>
              <w:t xml:space="preserve"> </w:t>
            </w:r>
            <w:r w:rsidRPr="00947347">
              <w:rPr>
                <w:szCs w:val="24"/>
              </w:rPr>
              <w:t xml:space="preserve">в производство (в том числе собственных средств) </w:t>
            </w:r>
            <w:r w:rsidR="002B0569" w:rsidRPr="00947347">
              <w:rPr>
                <w:szCs w:val="24"/>
              </w:rPr>
              <w:t>в 2011 году по сравнению с 2010 годом</w:t>
            </w:r>
          </w:p>
        </w:tc>
        <w:tc>
          <w:tcPr>
            <w:tcW w:w="2977" w:type="dxa"/>
            <w:vAlign w:val="center"/>
            <w:hideMark/>
          </w:tcPr>
          <w:p w:rsidR="00973020" w:rsidRPr="00947347" w:rsidRDefault="00973020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ниже 100%</w:t>
            </w:r>
          </w:p>
          <w:p w:rsidR="00973020" w:rsidRPr="00947347" w:rsidRDefault="00973020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973020" w:rsidRPr="00947347" w:rsidRDefault="00973020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от 101% до 119%</w:t>
            </w:r>
          </w:p>
          <w:p w:rsidR="00973020" w:rsidRPr="00947347" w:rsidRDefault="00973020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от 120% до 149%</w:t>
            </w:r>
          </w:p>
          <w:p w:rsidR="00D23803" w:rsidRPr="00947347" w:rsidRDefault="00973020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от 150 и выше</w:t>
            </w:r>
          </w:p>
        </w:tc>
        <w:tc>
          <w:tcPr>
            <w:tcW w:w="1025" w:type="dxa"/>
            <w:vAlign w:val="center"/>
            <w:hideMark/>
          </w:tcPr>
          <w:p w:rsidR="00973020" w:rsidRPr="00947347" w:rsidRDefault="00973020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73020" w:rsidRPr="00947347" w:rsidRDefault="00973020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73020" w:rsidRPr="00947347" w:rsidRDefault="00973020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23803" w:rsidRPr="00947347" w:rsidRDefault="00973020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50BFD" w:rsidRPr="00947347" w:rsidRDefault="00F50BFD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23803" w:rsidRPr="00947347" w:rsidTr="00947347">
        <w:trPr>
          <w:cantSplit/>
          <w:trHeight w:val="720"/>
          <w:jc w:val="center"/>
        </w:trPr>
        <w:tc>
          <w:tcPr>
            <w:tcW w:w="5988" w:type="dxa"/>
            <w:vAlign w:val="center"/>
            <w:hideMark/>
          </w:tcPr>
          <w:p w:rsidR="00D23803" w:rsidRPr="00947347" w:rsidRDefault="00085999" w:rsidP="00947347">
            <w:pPr>
              <w:overflowPunct/>
              <w:rPr>
                <w:szCs w:val="24"/>
              </w:rPr>
            </w:pPr>
            <w:r w:rsidRPr="00947347">
              <w:rPr>
                <w:szCs w:val="24"/>
              </w:rPr>
              <w:t>4. Отношение введенного нового оборудования, освоенных новых технологий (в стоимостном выражении)</w:t>
            </w:r>
            <w:r w:rsidR="00A96296" w:rsidRPr="00947347">
              <w:rPr>
                <w:szCs w:val="24"/>
              </w:rPr>
              <w:t xml:space="preserve"> </w:t>
            </w:r>
            <w:r w:rsidRPr="00947347">
              <w:rPr>
                <w:szCs w:val="24"/>
              </w:rPr>
              <w:t xml:space="preserve">к выручке </w:t>
            </w:r>
            <w:r w:rsidR="002B0569" w:rsidRPr="00947347">
              <w:rPr>
                <w:szCs w:val="24"/>
              </w:rPr>
              <w:t>в 2011 году по сравнению с 2010 годом</w:t>
            </w:r>
          </w:p>
        </w:tc>
        <w:tc>
          <w:tcPr>
            <w:tcW w:w="2977" w:type="dxa"/>
            <w:vAlign w:val="center"/>
            <w:hideMark/>
          </w:tcPr>
          <w:p w:rsidR="00211E4C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ниже 100%</w:t>
            </w:r>
          </w:p>
          <w:p w:rsidR="00211E4C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211E4C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от 101% до 119%</w:t>
            </w:r>
          </w:p>
          <w:p w:rsidR="003C5BBB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от 120% до 149%</w:t>
            </w:r>
          </w:p>
          <w:p w:rsidR="00D23803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от 150 и выше</w:t>
            </w:r>
          </w:p>
        </w:tc>
        <w:tc>
          <w:tcPr>
            <w:tcW w:w="1025" w:type="dxa"/>
            <w:vAlign w:val="center"/>
            <w:hideMark/>
          </w:tcPr>
          <w:p w:rsidR="003C5BBB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C5BBB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C5BBB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23803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50BFD" w:rsidRPr="00947347" w:rsidRDefault="00F50BFD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5999" w:rsidRPr="00947347" w:rsidTr="00947347">
        <w:trPr>
          <w:cantSplit/>
          <w:trHeight w:val="720"/>
          <w:jc w:val="center"/>
        </w:trPr>
        <w:tc>
          <w:tcPr>
            <w:tcW w:w="5988" w:type="dxa"/>
            <w:vAlign w:val="center"/>
          </w:tcPr>
          <w:p w:rsidR="00085999" w:rsidRPr="00947347" w:rsidRDefault="00085999" w:rsidP="00947347">
            <w:pPr>
              <w:overflowPunct/>
              <w:rPr>
                <w:szCs w:val="24"/>
              </w:rPr>
            </w:pPr>
            <w:r w:rsidRPr="00947347">
              <w:rPr>
                <w:szCs w:val="24"/>
              </w:rPr>
              <w:t xml:space="preserve">5. </w:t>
            </w:r>
            <w:r w:rsidR="004E2FBD" w:rsidRPr="00947347">
              <w:rPr>
                <w:szCs w:val="24"/>
              </w:rPr>
              <w:t>Количество освоенных новых видов продукции и (или) работ, услуг в 2010 - 2011 гг.</w:t>
            </w:r>
          </w:p>
        </w:tc>
        <w:tc>
          <w:tcPr>
            <w:tcW w:w="2977" w:type="dxa"/>
            <w:vAlign w:val="center"/>
          </w:tcPr>
          <w:p w:rsidR="00B12155" w:rsidRPr="00947347" w:rsidRDefault="00B12155" w:rsidP="00947347">
            <w:pPr>
              <w:pStyle w:val="ConsPlusNormal"/>
              <w:tabs>
                <w:tab w:val="left" w:pos="1009"/>
                <w:tab w:val="center" w:pos="1077"/>
              </w:tabs>
              <w:ind w:left="991" w:hanging="9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85999" w:rsidRPr="00947347" w:rsidRDefault="002B0569" w:rsidP="00947347">
            <w:pPr>
              <w:pStyle w:val="ConsPlusNormal"/>
              <w:tabs>
                <w:tab w:val="left" w:pos="1009"/>
                <w:tab w:val="center" w:pos="1077"/>
              </w:tabs>
              <w:ind w:left="991" w:hanging="9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B0569" w:rsidRPr="00947347" w:rsidRDefault="002B0569" w:rsidP="00947347">
            <w:pPr>
              <w:pStyle w:val="ConsPlusNormal"/>
              <w:ind w:left="991" w:hanging="9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2FBD" w:rsidRPr="00947347">
              <w:rPr>
                <w:rFonts w:ascii="Times New Roman" w:hAnsi="Times New Roman" w:cs="Times New Roman"/>
                <w:sz w:val="24"/>
                <w:szCs w:val="24"/>
              </w:rPr>
              <w:t xml:space="preserve"> и выше</w:t>
            </w:r>
          </w:p>
        </w:tc>
        <w:tc>
          <w:tcPr>
            <w:tcW w:w="1025" w:type="dxa"/>
            <w:vAlign w:val="center"/>
          </w:tcPr>
          <w:p w:rsidR="00085999" w:rsidRPr="00947347" w:rsidRDefault="00B12155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2155" w:rsidRPr="00947347" w:rsidRDefault="00B12155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12155" w:rsidRPr="00947347" w:rsidRDefault="00B12155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5999" w:rsidRPr="00947347" w:rsidTr="00947347">
        <w:trPr>
          <w:cantSplit/>
          <w:trHeight w:val="603"/>
          <w:jc w:val="center"/>
        </w:trPr>
        <w:tc>
          <w:tcPr>
            <w:tcW w:w="5988" w:type="dxa"/>
            <w:vAlign w:val="center"/>
          </w:tcPr>
          <w:p w:rsidR="00085999" w:rsidRPr="00947347" w:rsidRDefault="00085999" w:rsidP="00947347">
            <w:pPr>
              <w:overflowPunct/>
              <w:rPr>
                <w:szCs w:val="24"/>
              </w:rPr>
            </w:pPr>
            <w:r w:rsidRPr="00947347">
              <w:rPr>
                <w:szCs w:val="24"/>
              </w:rPr>
              <w:t>6. Относительное изменение среднесписочной численности работников</w:t>
            </w:r>
          </w:p>
        </w:tc>
        <w:tc>
          <w:tcPr>
            <w:tcW w:w="2977" w:type="dxa"/>
            <w:vAlign w:val="center"/>
          </w:tcPr>
          <w:p w:rsidR="00B618E7" w:rsidRPr="00947347" w:rsidRDefault="00B618E7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ниже 100%</w:t>
            </w:r>
          </w:p>
          <w:p w:rsidR="00085999" w:rsidRPr="00947347" w:rsidRDefault="00B618E7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 xml:space="preserve">100% </w:t>
            </w:r>
            <w:r w:rsidR="004D6709" w:rsidRPr="00947347">
              <w:rPr>
                <w:rFonts w:ascii="Times New Roman" w:hAnsi="Times New Roman" w:cs="Times New Roman"/>
                <w:sz w:val="24"/>
                <w:szCs w:val="24"/>
              </w:rPr>
              <w:t>и выше</w:t>
            </w:r>
          </w:p>
        </w:tc>
        <w:tc>
          <w:tcPr>
            <w:tcW w:w="1025" w:type="dxa"/>
            <w:vAlign w:val="center"/>
          </w:tcPr>
          <w:p w:rsidR="00B618E7" w:rsidRPr="00947347" w:rsidRDefault="00B618E7" w:rsidP="00947347">
            <w:pPr>
              <w:pStyle w:val="ConsPlusNormal"/>
              <w:tabs>
                <w:tab w:val="left" w:pos="592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  <w:p w:rsidR="00085999" w:rsidRPr="00947347" w:rsidRDefault="004D6709" w:rsidP="00947347">
            <w:pPr>
              <w:pStyle w:val="ConsPlusNormal"/>
              <w:tabs>
                <w:tab w:val="left" w:pos="592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3803" w:rsidRPr="00947347" w:rsidTr="00AD7E7C">
        <w:trPr>
          <w:cantSplit/>
          <w:trHeight w:val="240"/>
          <w:jc w:val="center"/>
        </w:trPr>
        <w:tc>
          <w:tcPr>
            <w:tcW w:w="9990" w:type="dxa"/>
            <w:gridSpan w:val="3"/>
            <w:vAlign w:val="center"/>
            <w:hideMark/>
          </w:tcPr>
          <w:p w:rsidR="00D23803" w:rsidRPr="00947347" w:rsidRDefault="00085999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</w:t>
            </w:r>
            <w:r w:rsidR="004D2236" w:rsidRPr="00947347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r w:rsidR="00947347" w:rsidRPr="009473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23803" w:rsidRPr="00947347" w:rsidTr="00947347">
        <w:trPr>
          <w:cantSplit/>
          <w:trHeight w:val="360"/>
          <w:jc w:val="center"/>
        </w:trPr>
        <w:tc>
          <w:tcPr>
            <w:tcW w:w="5988" w:type="dxa"/>
            <w:vAlign w:val="center"/>
          </w:tcPr>
          <w:p w:rsidR="00D23803" w:rsidRPr="00947347" w:rsidRDefault="00085999" w:rsidP="009473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1. Участие в муниципальных долгосрочных программах и поддержки предпринимательства на территории муниципального район «Заполярный район»</w:t>
            </w:r>
          </w:p>
        </w:tc>
        <w:tc>
          <w:tcPr>
            <w:tcW w:w="2977" w:type="dxa"/>
            <w:vAlign w:val="center"/>
            <w:hideMark/>
          </w:tcPr>
          <w:p w:rsidR="00C25434" w:rsidRPr="00947347" w:rsidRDefault="00C25434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Не участвует</w:t>
            </w:r>
          </w:p>
          <w:p w:rsidR="00C25434" w:rsidRPr="00947347" w:rsidRDefault="00C25434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в 2010 или в 2011</w:t>
            </w:r>
          </w:p>
          <w:p w:rsidR="004D6709" w:rsidRPr="00947347" w:rsidRDefault="00C25434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и в 2010 и в 2011</w:t>
            </w:r>
          </w:p>
        </w:tc>
        <w:tc>
          <w:tcPr>
            <w:tcW w:w="1025" w:type="dxa"/>
            <w:vAlign w:val="center"/>
            <w:hideMark/>
          </w:tcPr>
          <w:p w:rsidR="00C25434" w:rsidRPr="00947347" w:rsidRDefault="004D6709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  <w:p w:rsidR="00D23803" w:rsidRPr="00947347" w:rsidRDefault="00D23803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25434" w:rsidRPr="00947347" w:rsidRDefault="00DE54DE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3803" w:rsidRPr="00947347" w:rsidTr="00947347">
        <w:trPr>
          <w:cantSplit/>
          <w:trHeight w:val="360"/>
          <w:jc w:val="center"/>
        </w:trPr>
        <w:tc>
          <w:tcPr>
            <w:tcW w:w="5988" w:type="dxa"/>
            <w:vAlign w:val="center"/>
          </w:tcPr>
          <w:p w:rsidR="00D23803" w:rsidRPr="00947347" w:rsidRDefault="00085999" w:rsidP="009473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2. Квалификация руководителя (</w:t>
            </w:r>
            <w:r w:rsidR="004D2236" w:rsidRPr="00947347">
              <w:rPr>
                <w:rFonts w:ascii="Times New Roman" w:hAnsi="Times New Roman" w:cs="Times New Roman"/>
                <w:sz w:val="24"/>
                <w:szCs w:val="24"/>
              </w:rPr>
              <w:t>полученное</w:t>
            </w: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образование)</w:t>
            </w:r>
          </w:p>
        </w:tc>
        <w:tc>
          <w:tcPr>
            <w:tcW w:w="2977" w:type="dxa"/>
            <w:vAlign w:val="center"/>
            <w:hideMark/>
          </w:tcPr>
          <w:p w:rsidR="00947347" w:rsidRPr="00947347" w:rsidRDefault="004D6709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  <w:p w:rsidR="004D6709" w:rsidRPr="00947347" w:rsidRDefault="004D6709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Среднее специальное</w:t>
            </w:r>
          </w:p>
          <w:p w:rsidR="004D6709" w:rsidRPr="00947347" w:rsidRDefault="004D6709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Высшее профессиональное</w:t>
            </w:r>
          </w:p>
        </w:tc>
        <w:tc>
          <w:tcPr>
            <w:tcW w:w="1025" w:type="dxa"/>
            <w:vAlign w:val="center"/>
            <w:hideMark/>
          </w:tcPr>
          <w:p w:rsidR="003C5BBB" w:rsidRPr="00947347" w:rsidRDefault="00DE54DE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D6709" w:rsidRPr="00947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50BFD" w:rsidRPr="00947347" w:rsidRDefault="00DE54DE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D6709" w:rsidRPr="00947347" w:rsidRDefault="00DE54DE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3803" w:rsidRPr="00947347" w:rsidTr="00947347">
        <w:trPr>
          <w:cantSplit/>
          <w:trHeight w:val="360"/>
          <w:jc w:val="center"/>
        </w:trPr>
        <w:tc>
          <w:tcPr>
            <w:tcW w:w="5988" w:type="dxa"/>
            <w:vAlign w:val="center"/>
          </w:tcPr>
          <w:p w:rsidR="00D23803" w:rsidRPr="00947347" w:rsidRDefault="00546AA5" w:rsidP="009473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3. Обучение работников (п</w:t>
            </w:r>
            <w:r w:rsidRPr="00947347">
              <w:rPr>
                <w:rFonts w:ascii="Times New Roman" w:hAnsi="Times New Roman" w:cs="Times New Roman"/>
                <w:iCs/>
                <w:sz w:val="24"/>
                <w:szCs w:val="24"/>
              </w:rPr>
              <w:t>одготовка, п</w:t>
            </w: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ереподготовка и повышение квалификации работников)</w:t>
            </w:r>
          </w:p>
        </w:tc>
        <w:tc>
          <w:tcPr>
            <w:tcW w:w="2977" w:type="dxa"/>
            <w:vAlign w:val="center"/>
            <w:hideMark/>
          </w:tcPr>
          <w:p w:rsidR="00F0032A" w:rsidRPr="00947347" w:rsidRDefault="00F50BFD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в 2010 или в 2011</w:t>
            </w:r>
          </w:p>
          <w:p w:rsidR="00D23803" w:rsidRPr="00947347" w:rsidRDefault="00F50BFD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и в 2010 и в 2011</w:t>
            </w:r>
          </w:p>
        </w:tc>
        <w:tc>
          <w:tcPr>
            <w:tcW w:w="1025" w:type="dxa"/>
            <w:vAlign w:val="center"/>
            <w:hideMark/>
          </w:tcPr>
          <w:p w:rsidR="003C5BBB" w:rsidRPr="00947347" w:rsidRDefault="004D6709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3803" w:rsidRPr="00947347" w:rsidRDefault="004D6709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54DE" w:rsidRPr="00947347" w:rsidTr="00947347">
        <w:trPr>
          <w:cantSplit/>
          <w:trHeight w:val="360"/>
          <w:jc w:val="center"/>
        </w:trPr>
        <w:tc>
          <w:tcPr>
            <w:tcW w:w="5988" w:type="dxa"/>
            <w:vAlign w:val="center"/>
          </w:tcPr>
          <w:p w:rsidR="00DE54DE" w:rsidRPr="00947347" w:rsidRDefault="00DE54DE" w:rsidP="009473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4. Количество созданных рабочих мест</w:t>
            </w:r>
          </w:p>
        </w:tc>
        <w:tc>
          <w:tcPr>
            <w:tcW w:w="2977" w:type="dxa"/>
            <w:vAlign w:val="center"/>
          </w:tcPr>
          <w:p w:rsidR="00DE54DE" w:rsidRPr="00947347" w:rsidRDefault="00DE54DE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Не создавалось</w:t>
            </w:r>
          </w:p>
          <w:p w:rsidR="00DE54DE" w:rsidRPr="00947347" w:rsidRDefault="00DE54DE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E54DE" w:rsidRPr="00947347" w:rsidRDefault="00DE54DE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E54DE" w:rsidRPr="00947347" w:rsidRDefault="00DE54DE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3 и более</w:t>
            </w:r>
          </w:p>
        </w:tc>
        <w:tc>
          <w:tcPr>
            <w:tcW w:w="1025" w:type="dxa"/>
            <w:vAlign w:val="center"/>
          </w:tcPr>
          <w:p w:rsidR="00DE54DE" w:rsidRPr="00947347" w:rsidRDefault="00DE54DE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  <w:p w:rsidR="00DE54DE" w:rsidRPr="00947347" w:rsidRDefault="00DE54DE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E54DE" w:rsidRPr="00947347" w:rsidRDefault="00DE54DE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E54DE" w:rsidRPr="00947347" w:rsidRDefault="00DE54DE" w:rsidP="009473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3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47347" w:rsidRPr="00947347" w:rsidRDefault="00947347" w:rsidP="00F821CC">
      <w:pPr>
        <w:overflowPunct/>
        <w:textAlignment w:val="auto"/>
        <w:rPr>
          <w:bCs/>
          <w:sz w:val="20"/>
        </w:rPr>
      </w:pPr>
    </w:p>
    <w:sectPr w:rsidR="00947347" w:rsidRPr="00947347" w:rsidSect="00740408">
      <w:pgSz w:w="11907" w:h="16840"/>
      <w:pgMar w:top="567" w:right="851" w:bottom="567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EEB" w:rsidRDefault="001D2EEB" w:rsidP="002F218B">
      <w:r>
        <w:separator/>
      </w:r>
    </w:p>
  </w:endnote>
  <w:endnote w:type="continuationSeparator" w:id="0">
    <w:p w:rsidR="001D2EEB" w:rsidRDefault="001D2EEB" w:rsidP="002F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EEB" w:rsidRDefault="001D2EEB" w:rsidP="002F218B">
      <w:r>
        <w:separator/>
      </w:r>
    </w:p>
  </w:footnote>
  <w:footnote w:type="continuationSeparator" w:id="0">
    <w:p w:rsidR="001D2EEB" w:rsidRDefault="001D2EEB" w:rsidP="002F2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8297"/>
      <w:docPartObj>
        <w:docPartGallery w:val="Page Numbers (Top of Page)"/>
        <w:docPartUnique/>
      </w:docPartObj>
    </w:sdtPr>
    <w:sdtEndPr/>
    <w:sdtContent>
      <w:p w:rsidR="00740408" w:rsidRDefault="00E1756B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1F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40408" w:rsidRDefault="00740408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A3181"/>
    <w:multiLevelType w:val="hybridMultilevel"/>
    <w:tmpl w:val="C7B88816"/>
    <w:lvl w:ilvl="0" w:tplc="BA5E46A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184E87"/>
    <w:multiLevelType w:val="hybridMultilevel"/>
    <w:tmpl w:val="1556D41E"/>
    <w:lvl w:ilvl="0" w:tplc="A774C13A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5923DE"/>
    <w:multiLevelType w:val="hybridMultilevel"/>
    <w:tmpl w:val="8EE6754E"/>
    <w:lvl w:ilvl="0" w:tplc="CC824B8A">
      <w:start w:val="1"/>
      <w:numFmt w:val="decimal"/>
      <w:lvlText w:val="5.6.%1"/>
      <w:lvlJc w:val="left"/>
      <w:pPr>
        <w:ind w:left="170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A28F8"/>
    <w:multiLevelType w:val="hybridMultilevel"/>
    <w:tmpl w:val="B5924EEA"/>
    <w:lvl w:ilvl="0" w:tplc="2A660044">
      <w:start w:val="1"/>
      <w:numFmt w:val="decimal"/>
      <w:lvlText w:val="6.1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5A9E1CC7"/>
    <w:multiLevelType w:val="hybridMultilevel"/>
    <w:tmpl w:val="1556D41E"/>
    <w:lvl w:ilvl="0" w:tplc="A774C13A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757D07"/>
    <w:multiLevelType w:val="hybridMultilevel"/>
    <w:tmpl w:val="2E04B0D0"/>
    <w:lvl w:ilvl="0" w:tplc="652C9F7E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1874229"/>
    <w:multiLevelType w:val="hybridMultilevel"/>
    <w:tmpl w:val="DE3C6622"/>
    <w:lvl w:ilvl="0" w:tplc="0419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550218"/>
    <w:multiLevelType w:val="hybridMultilevel"/>
    <w:tmpl w:val="009001BC"/>
    <w:lvl w:ilvl="0" w:tplc="84BE08DA">
      <w:start w:val="1"/>
      <w:numFmt w:val="decimal"/>
      <w:lvlText w:val="5.6.%1"/>
      <w:lvlJc w:val="left"/>
      <w:pPr>
        <w:ind w:left="25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18152B"/>
    <w:multiLevelType w:val="hybridMultilevel"/>
    <w:tmpl w:val="68ECAC52"/>
    <w:lvl w:ilvl="0" w:tplc="84BE08DA">
      <w:start w:val="1"/>
      <w:numFmt w:val="decimal"/>
      <w:lvlText w:val="5.6.%1"/>
      <w:lvlJc w:val="left"/>
      <w:pPr>
        <w:ind w:left="2552" w:hanging="360"/>
      </w:pPr>
      <w:rPr>
        <w:rFonts w:hint="default"/>
      </w:rPr>
    </w:lvl>
    <w:lvl w:ilvl="1" w:tplc="25F453E2">
      <w:start w:val="1"/>
      <w:numFmt w:val="decimal"/>
      <w:lvlText w:val="5.5.%2."/>
      <w:lvlJc w:val="left"/>
      <w:pPr>
        <w:ind w:left="121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342D4A"/>
    <w:multiLevelType w:val="hybridMultilevel"/>
    <w:tmpl w:val="1556D41E"/>
    <w:lvl w:ilvl="0" w:tplc="A774C13A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9932BD"/>
    <w:multiLevelType w:val="hybridMultilevel"/>
    <w:tmpl w:val="8478606C"/>
    <w:lvl w:ilvl="0" w:tplc="085E3FB8">
      <w:start w:val="1"/>
      <w:numFmt w:val="russianLower"/>
      <w:lvlText w:val="%1)"/>
      <w:lvlJc w:val="left"/>
      <w:pPr>
        <w:ind w:left="157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E147DE"/>
    <w:multiLevelType w:val="hybridMultilevel"/>
    <w:tmpl w:val="AA7AB730"/>
    <w:lvl w:ilvl="0" w:tplc="48207096">
      <w:start w:val="1"/>
      <w:numFmt w:val="decimal"/>
      <w:lvlText w:val="5.6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00032A"/>
    <w:multiLevelType w:val="hybridMultilevel"/>
    <w:tmpl w:val="0436CB7C"/>
    <w:lvl w:ilvl="0" w:tplc="085E3FB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5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0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  <w:num w:numId="13">
    <w:abstractNumId w:val="1"/>
  </w:num>
  <w:num w:numId="14">
    <w:abstractNumId w:val="2"/>
  </w:num>
  <w:num w:numId="15">
    <w:abstractNumId w:val="7"/>
  </w:num>
  <w:num w:numId="16">
    <w:abstractNumId w:val="8"/>
  </w:num>
  <w:num w:numId="17">
    <w:abstractNumId w:val="11"/>
  </w:num>
  <w:num w:numId="18">
    <w:abstractNumId w:val="3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CB"/>
    <w:rsid w:val="00021606"/>
    <w:rsid w:val="00044A47"/>
    <w:rsid w:val="00053CD1"/>
    <w:rsid w:val="00063A64"/>
    <w:rsid w:val="00064173"/>
    <w:rsid w:val="000709BD"/>
    <w:rsid w:val="00071118"/>
    <w:rsid w:val="00085999"/>
    <w:rsid w:val="00087352"/>
    <w:rsid w:val="000A297C"/>
    <w:rsid w:val="000B04F8"/>
    <w:rsid w:val="000E067A"/>
    <w:rsid w:val="000E40AF"/>
    <w:rsid w:val="000F01F6"/>
    <w:rsid w:val="00104FCD"/>
    <w:rsid w:val="00114D01"/>
    <w:rsid w:val="0012511B"/>
    <w:rsid w:val="0012715A"/>
    <w:rsid w:val="00132EB4"/>
    <w:rsid w:val="0013433B"/>
    <w:rsid w:val="001401E3"/>
    <w:rsid w:val="00147075"/>
    <w:rsid w:val="00160D2A"/>
    <w:rsid w:val="00185291"/>
    <w:rsid w:val="00185E89"/>
    <w:rsid w:val="00193196"/>
    <w:rsid w:val="00194850"/>
    <w:rsid w:val="001A7231"/>
    <w:rsid w:val="001B1D64"/>
    <w:rsid w:val="001B6133"/>
    <w:rsid w:val="001D2EEB"/>
    <w:rsid w:val="001D7228"/>
    <w:rsid w:val="001E4F67"/>
    <w:rsid w:val="001F4222"/>
    <w:rsid w:val="0020654F"/>
    <w:rsid w:val="00207794"/>
    <w:rsid w:val="00211E4C"/>
    <w:rsid w:val="00216FE6"/>
    <w:rsid w:val="002262A7"/>
    <w:rsid w:val="00251F0E"/>
    <w:rsid w:val="00253812"/>
    <w:rsid w:val="0026463F"/>
    <w:rsid w:val="0027695F"/>
    <w:rsid w:val="00276ED2"/>
    <w:rsid w:val="00281A12"/>
    <w:rsid w:val="002906D8"/>
    <w:rsid w:val="0029449A"/>
    <w:rsid w:val="00296449"/>
    <w:rsid w:val="002964BA"/>
    <w:rsid w:val="00297ADD"/>
    <w:rsid w:val="002A225B"/>
    <w:rsid w:val="002A4119"/>
    <w:rsid w:val="002B0569"/>
    <w:rsid w:val="002B3846"/>
    <w:rsid w:val="002C03E9"/>
    <w:rsid w:val="002D4D5B"/>
    <w:rsid w:val="002D4FB3"/>
    <w:rsid w:val="002D5644"/>
    <w:rsid w:val="002E382C"/>
    <w:rsid w:val="002F218B"/>
    <w:rsid w:val="00303AD2"/>
    <w:rsid w:val="00317D64"/>
    <w:rsid w:val="003210DF"/>
    <w:rsid w:val="00322D14"/>
    <w:rsid w:val="003317B1"/>
    <w:rsid w:val="003635E4"/>
    <w:rsid w:val="003668F2"/>
    <w:rsid w:val="003675B5"/>
    <w:rsid w:val="00376311"/>
    <w:rsid w:val="00382F9A"/>
    <w:rsid w:val="00385E4C"/>
    <w:rsid w:val="00393995"/>
    <w:rsid w:val="003A25D1"/>
    <w:rsid w:val="003A49F2"/>
    <w:rsid w:val="003A68AA"/>
    <w:rsid w:val="003C3270"/>
    <w:rsid w:val="003C4FA7"/>
    <w:rsid w:val="003C5BBB"/>
    <w:rsid w:val="003D2154"/>
    <w:rsid w:val="003E0763"/>
    <w:rsid w:val="003E1BFF"/>
    <w:rsid w:val="003F7060"/>
    <w:rsid w:val="00424E93"/>
    <w:rsid w:val="00432488"/>
    <w:rsid w:val="00441738"/>
    <w:rsid w:val="00442A36"/>
    <w:rsid w:val="00447EAA"/>
    <w:rsid w:val="0045016B"/>
    <w:rsid w:val="00452C84"/>
    <w:rsid w:val="00463BD4"/>
    <w:rsid w:val="00464A8E"/>
    <w:rsid w:val="00466304"/>
    <w:rsid w:val="004664C9"/>
    <w:rsid w:val="0046681F"/>
    <w:rsid w:val="00491AE4"/>
    <w:rsid w:val="004A3831"/>
    <w:rsid w:val="004A4242"/>
    <w:rsid w:val="004C2CD3"/>
    <w:rsid w:val="004C6180"/>
    <w:rsid w:val="004D2236"/>
    <w:rsid w:val="004D6709"/>
    <w:rsid w:val="004E11AC"/>
    <w:rsid w:val="004E2FBD"/>
    <w:rsid w:val="004F065A"/>
    <w:rsid w:val="0051548E"/>
    <w:rsid w:val="00523037"/>
    <w:rsid w:val="005375A3"/>
    <w:rsid w:val="00543FEF"/>
    <w:rsid w:val="0054581E"/>
    <w:rsid w:val="00546AA5"/>
    <w:rsid w:val="005504D9"/>
    <w:rsid w:val="0055200B"/>
    <w:rsid w:val="0055388C"/>
    <w:rsid w:val="00556B6E"/>
    <w:rsid w:val="00574237"/>
    <w:rsid w:val="0058769E"/>
    <w:rsid w:val="00595DC5"/>
    <w:rsid w:val="005D7D7F"/>
    <w:rsid w:val="005F21BA"/>
    <w:rsid w:val="0060025C"/>
    <w:rsid w:val="0061290E"/>
    <w:rsid w:val="00616FED"/>
    <w:rsid w:val="0062257C"/>
    <w:rsid w:val="0062668D"/>
    <w:rsid w:val="00626F52"/>
    <w:rsid w:val="00632122"/>
    <w:rsid w:val="006370DF"/>
    <w:rsid w:val="00640632"/>
    <w:rsid w:val="00645A63"/>
    <w:rsid w:val="00656F57"/>
    <w:rsid w:val="00673E87"/>
    <w:rsid w:val="006825F2"/>
    <w:rsid w:val="00682895"/>
    <w:rsid w:val="006831B2"/>
    <w:rsid w:val="00683C17"/>
    <w:rsid w:val="00691B16"/>
    <w:rsid w:val="006A664E"/>
    <w:rsid w:val="006A7821"/>
    <w:rsid w:val="006D11D9"/>
    <w:rsid w:val="006F0612"/>
    <w:rsid w:val="006F7556"/>
    <w:rsid w:val="00714408"/>
    <w:rsid w:val="0071553C"/>
    <w:rsid w:val="007240E1"/>
    <w:rsid w:val="007261ED"/>
    <w:rsid w:val="0072764A"/>
    <w:rsid w:val="00732F0F"/>
    <w:rsid w:val="00740408"/>
    <w:rsid w:val="0074322C"/>
    <w:rsid w:val="007473AB"/>
    <w:rsid w:val="00754228"/>
    <w:rsid w:val="007545DE"/>
    <w:rsid w:val="007662AD"/>
    <w:rsid w:val="007769D6"/>
    <w:rsid w:val="007D36AF"/>
    <w:rsid w:val="007D3F90"/>
    <w:rsid w:val="007D42C7"/>
    <w:rsid w:val="00830912"/>
    <w:rsid w:val="00836FE9"/>
    <w:rsid w:val="008371C0"/>
    <w:rsid w:val="00852305"/>
    <w:rsid w:val="00863964"/>
    <w:rsid w:val="00872DBD"/>
    <w:rsid w:val="00876CB2"/>
    <w:rsid w:val="00883B4E"/>
    <w:rsid w:val="00883FB0"/>
    <w:rsid w:val="00891C78"/>
    <w:rsid w:val="0089425B"/>
    <w:rsid w:val="008D26D7"/>
    <w:rsid w:val="008E23AD"/>
    <w:rsid w:val="008F6522"/>
    <w:rsid w:val="00913E3E"/>
    <w:rsid w:val="009255BB"/>
    <w:rsid w:val="00931770"/>
    <w:rsid w:val="009351F2"/>
    <w:rsid w:val="00947347"/>
    <w:rsid w:val="00947409"/>
    <w:rsid w:val="00950471"/>
    <w:rsid w:val="00963C78"/>
    <w:rsid w:val="00966BC1"/>
    <w:rsid w:val="00973020"/>
    <w:rsid w:val="0097603E"/>
    <w:rsid w:val="009A4313"/>
    <w:rsid w:val="009A510C"/>
    <w:rsid w:val="009B2FDA"/>
    <w:rsid w:val="009C02AD"/>
    <w:rsid w:val="009C3324"/>
    <w:rsid w:val="009C44DA"/>
    <w:rsid w:val="009C51CC"/>
    <w:rsid w:val="009C7A60"/>
    <w:rsid w:val="009D05D4"/>
    <w:rsid w:val="009D6B23"/>
    <w:rsid w:val="009D7A5E"/>
    <w:rsid w:val="009E15F0"/>
    <w:rsid w:val="009E5F69"/>
    <w:rsid w:val="009E6920"/>
    <w:rsid w:val="009E6A26"/>
    <w:rsid w:val="00A16D60"/>
    <w:rsid w:val="00A2179B"/>
    <w:rsid w:val="00A22015"/>
    <w:rsid w:val="00A24BE4"/>
    <w:rsid w:val="00A37903"/>
    <w:rsid w:val="00A64B40"/>
    <w:rsid w:val="00A816B9"/>
    <w:rsid w:val="00A923E5"/>
    <w:rsid w:val="00A93EF8"/>
    <w:rsid w:val="00A96296"/>
    <w:rsid w:val="00AB2B14"/>
    <w:rsid w:val="00AB44EE"/>
    <w:rsid w:val="00AB62A2"/>
    <w:rsid w:val="00AD13AE"/>
    <w:rsid w:val="00AD7E7C"/>
    <w:rsid w:val="00AE4214"/>
    <w:rsid w:val="00AE5104"/>
    <w:rsid w:val="00AF06D4"/>
    <w:rsid w:val="00AF61F8"/>
    <w:rsid w:val="00AF67A1"/>
    <w:rsid w:val="00AF7CFA"/>
    <w:rsid w:val="00B00797"/>
    <w:rsid w:val="00B0217B"/>
    <w:rsid w:val="00B03C0B"/>
    <w:rsid w:val="00B061DA"/>
    <w:rsid w:val="00B12155"/>
    <w:rsid w:val="00B30D6A"/>
    <w:rsid w:val="00B50F6E"/>
    <w:rsid w:val="00B52399"/>
    <w:rsid w:val="00B54751"/>
    <w:rsid w:val="00B618E7"/>
    <w:rsid w:val="00B649D8"/>
    <w:rsid w:val="00B74113"/>
    <w:rsid w:val="00B75ECB"/>
    <w:rsid w:val="00BA1117"/>
    <w:rsid w:val="00BB7D4B"/>
    <w:rsid w:val="00BC2640"/>
    <w:rsid w:val="00BC5FE6"/>
    <w:rsid w:val="00BD69C3"/>
    <w:rsid w:val="00BF516E"/>
    <w:rsid w:val="00BF79A1"/>
    <w:rsid w:val="00C02F55"/>
    <w:rsid w:val="00C12A29"/>
    <w:rsid w:val="00C25434"/>
    <w:rsid w:val="00C31169"/>
    <w:rsid w:val="00C32818"/>
    <w:rsid w:val="00C531A9"/>
    <w:rsid w:val="00C57D33"/>
    <w:rsid w:val="00C6300A"/>
    <w:rsid w:val="00C715DE"/>
    <w:rsid w:val="00C7262D"/>
    <w:rsid w:val="00C85297"/>
    <w:rsid w:val="00C92709"/>
    <w:rsid w:val="00C9473B"/>
    <w:rsid w:val="00C97F9A"/>
    <w:rsid w:val="00CA30CC"/>
    <w:rsid w:val="00CA4907"/>
    <w:rsid w:val="00CA6D9C"/>
    <w:rsid w:val="00CC19C8"/>
    <w:rsid w:val="00CF2616"/>
    <w:rsid w:val="00CF38C9"/>
    <w:rsid w:val="00D21881"/>
    <w:rsid w:val="00D2305D"/>
    <w:rsid w:val="00D23803"/>
    <w:rsid w:val="00D26721"/>
    <w:rsid w:val="00D313BB"/>
    <w:rsid w:val="00D43367"/>
    <w:rsid w:val="00D47556"/>
    <w:rsid w:val="00D504E6"/>
    <w:rsid w:val="00D56A72"/>
    <w:rsid w:val="00D56B46"/>
    <w:rsid w:val="00D62DDE"/>
    <w:rsid w:val="00D72400"/>
    <w:rsid w:val="00D84096"/>
    <w:rsid w:val="00DC653B"/>
    <w:rsid w:val="00DD7ACD"/>
    <w:rsid w:val="00DE54DE"/>
    <w:rsid w:val="00DE640E"/>
    <w:rsid w:val="00DE75E4"/>
    <w:rsid w:val="00DF3F50"/>
    <w:rsid w:val="00E00BCD"/>
    <w:rsid w:val="00E03FFB"/>
    <w:rsid w:val="00E040DA"/>
    <w:rsid w:val="00E07ACC"/>
    <w:rsid w:val="00E07D37"/>
    <w:rsid w:val="00E124A4"/>
    <w:rsid w:val="00E145D2"/>
    <w:rsid w:val="00E1756B"/>
    <w:rsid w:val="00E43C3C"/>
    <w:rsid w:val="00E44047"/>
    <w:rsid w:val="00E571F6"/>
    <w:rsid w:val="00E61FFA"/>
    <w:rsid w:val="00E65049"/>
    <w:rsid w:val="00E72B4B"/>
    <w:rsid w:val="00E91C23"/>
    <w:rsid w:val="00E93513"/>
    <w:rsid w:val="00EA64EC"/>
    <w:rsid w:val="00EA76BD"/>
    <w:rsid w:val="00EB4EE3"/>
    <w:rsid w:val="00EC67FE"/>
    <w:rsid w:val="00EE53F2"/>
    <w:rsid w:val="00EE6277"/>
    <w:rsid w:val="00EF4962"/>
    <w:rsid w:val="00F0032A"/>
    <w:rsid w:val="00F207D2"/>
    <w:rsid w:val="00F25C2A"/>
    <w:rsid w:val="00F32344"/>
    <w:rsid w:val="00F36F44"/>
    <w:rsid w:val="00F4023A"/>
    <w:rsid w:val="00F412C2"/>
    <w:rsid w:val="00F50BFD"/>
    <w:rsid w:val="00F63112"/>
    <w:rsid w:val="00F63F66"/>
    <w:rsid w:val="00F821CC"/>
    <w:rsid w:val="00F90AC9"/>
    <w:rsid w:val="00F96B5E"/>
    <w:rsid w:val="00FA0DB2"/>
    <w:rsid w:val="00FB2804"/>
    <w:rsid w:val="00FD5D27"/>
    <w:rsid w:val="00FD71F0"/>
    <w:rsid w:val="00FE5B2A"/>
    <w:rsid w:val="00FE624F"/>
    <w:rsid w:val="00FF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214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504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650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3234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nformat">
    <w:name w:val="ConsPlusNonformat"/>
    <w:rsid w:val="00872D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872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paragraph" w:styleId="a5">
    <w:name w:val="Normal (Web)"/>
    <w:basedOn w:val="a"/>
    <w:semiHidden/>
    <w:unhideWhenUsed/>
    <w:rsid w:val="002F21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styleId="a6">
    <w:name w:val="footnote text"/>
    <w:basedOn w:val="a"/>
    <w:link w:val="a7"/>
    <w:semiHidden/>
    <w:unhideWhenUsed/>
    <w:rsid w:val="002F218B"/>
    <w:pPr>
      <w:overflowPunct/>
      <w:autoSpaceDE/>
      <w:autoSpaceDN/>
      <w:adjustRightInd/>
      <w:textAlignment w:val="auto"/>
    </w:pPr>
    <w:rPr>
      <w:sz w:val="20"/>
    </w:rPr>
  </w:style>
  <w:style w:type="character" w:customStyle="1" w:styleId="a7">
    <w:name w:val="Текст сноски Знак"/>
    <w:basedOn w:val="a0"/>
    <w:link w:val="a6"/>
    <w:semiHidden/>
    <w:rsid w:val="002F218B"/>
  </w:style>
  <w:style w:type="paragraph" w:styleId="a8">
    <w:name w:val="Body Text"/>
    <w:basedOn w:val="a"/>
    <w:link w:val="a9"/>
    <w:semiHidden/>
    <w:unhideWhenUsed/>
    <w:rsid w:val="002F218B"/>
    <w:pPr>
      <w:overflowPunct/>
      <w:autoSpaceDE/>
      <w:autoSpaceDN/>
      <w:adjustRightInd/>
      <w:textAlignment w:val="auto"/>
    </w:pPr>
    <w:rPr>
      <w:sz w:val="28"/>
    </w:rPr>
  </w:style>
  <w:style w:type="character" w:customStyle="1" w:styleId="a9">
    <w:name w:val="Основной текст Знак"/>
    <w:link w:val="a8"/>
    <w:semiHidden/>
    <w:rsid w:val="002F218B"/>
    <w:rPr>
      <w:sz w:val="28"/>
    </w:rPr>
  </w:style>
  <w:style w:type="paragraph" w:styleId="2">
    <w:name w:val="Body Text Indent 2"/>
    <w:basedOn w:val="a"/>
    <w:link w:val="20"/>
    <w:semiHidden/>
    <w:unhideWhenUsed/>
    <w:rsid w:val="002F218B"/>
    <w:pPr>
      <w:overflowPunct/>
      <w:autoSpaceDE/>
      <w:autoSpaceDN/>
      <w:adjustRightInd/>
      <w:ind w:firstLine="709"/>
      <w:jc w:val="both"/>
      <w:textAlignment w:val="auto"/>
    </w:pPr>
    <w:rPr>
      <w:sz w:val="26"/>
    </w:rPr>
  </w:style>
  <w:style w:type="character" w:customStyle="1" w:styleId="20">
    <w:name w:val="Основной текст с отступом 2 Знак"/>
    <w:link w:val="2"/>
    <w:semiHidden/>
    <w:rsid w:val="002F218B"/>
    <w:rPr>
      <w:sz w:val="26"/>
    </w:rPr>
  </w:style>
  <w:style w:type="paragraph" w:customStyle="1" w:styleId="ConsNonformat">
    <w:name w:val="ConsNonformat"/>
    <w:rsid w:val="002F218B"/>
    <w:pPr>
      <w:widowControl w:val="0"/>
      <w:snapToGrid w:val="0"/>
    </w:pPr>
    <w:rPr>
      <w:rFonts w:ascii="Courier New" w:hAnsi="Courier New"/>
    </w:rPr>
  </w:style>
  <w:style w:type="paragraph" w:customStyle="1" w:styleId="ConsNormal">
    <w:name w:val="ConsNormal"/>
    <w:rsid w:val="002F218B"/>
    <w:pPr>
      <w:widowControl w:val="0"/>
      <w:snapToGrid w:val="0"/>
      <w:ind w:firstLine="720"/>
    </w:pPr>
    <w:rPr>
      <w:rFonts w:ascii="Arial" w:hAnsi="Arial"/>
    </w:rPr>
  </w:style>
  <w:style w:type="character" w:styleId="aa">
    <w:name w:val="footnote reference"/>
    <w:semiHidden/>
    <w:unhideWhenUsed/>
    <w:rsid w:val="002F218B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E00B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00BCD"/>
    <w:rPr>
      <w:rFonts w:ascii="Tahoma" w:hAnsi="Tahoma" w:cs="Tahoma"/>
      <w:sz w:val="16"/>
      <w:szCs w:val="16"/>
    </w:rPr>
  </w:style>
  <w:style w:type="paragraph" w:customStyle="1" w:styleId="1">
    <w:name w:val="Текст1"/>
    <w:basedOn w:val="a"/>
    <w:rsid w:val="00D26721"/>
    <w:pPr>
      <w:suppressAutoHyphens/>
      <w:overflowPunct/>
      <w:autoSpaceDE/>
      <w:autoSpaceDN/>
      <w:adjustRightInd/>
      <w:textAlignment w:val="auto"/>
    </w:pPr>
    <w:rPr>
      <w:rFonts w:ascii="Courier New" w:hAnsi="Courier New"/>
      <w:sz w:val="20"/>
      <w:lang w:eastAsia="ar-SA"/>
    </w:rPr>
  </w:style>
  <w:style w:type="paragraph" w:styleId="ad">
    <w:name w:val="header"/>
    <w:basedOn w:val="a"/>
    <w:link w:val="ae"/>
    <w:uiPriority w:val="99"/>
    <w:unhideWhenUsed/>
    <w:rsid w:val="007404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40408"/>
    <w:rPr>
      <w:sz w:val="24"/>
    </w:rPr>
  </w:style>
  <w:style w:type="paragraph" w:styleId="af">
    <w:name w:val="footer"/>
    <w:basedOn w:val="a"/>
    <w:link w:val="af0"/>
    <w:uiPriority w:val="99"/>
    <w:semiHidden/>
    <w:unhideWhenUsed/>
    <w:rsid w:val="0074040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740408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214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504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650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3234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nformat">
    <w:name w:val="ConsPlusNonformat"/>
    <w:rsid w:val="00872D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872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paragraph" w:styleId="a5">
    <w:name w:val="Normal (Web)"/>
    <w:basedOn w:val="a"/>
    <w:semiHidden/>
    <w:unhideWhenUsed/>
    <w:rsid w:val="002F21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styleId="a6">
    <w:name w:val="footnote text"/>
    <w:basedOn w:val="a"/>
    <w:link w:val="a7"/>
    <w:semiHidden/>
    <w:unhideWhenUsed/>
    <w:rsid w:val="002F218B"/>
    <w:pPr>
      <w:overflowPunct/>
      <w:autoSpaceDE/>
      <w:autoSpaceDN/>
      <w:adjustRightInd/>
      <w:textAlignment w:val="auto"/>
    </w:pPr>
    <w:rPr>
      <w:sz w:val="20"/>
    </w:rPr>
  </w:style>
  <w:style w:type="character" w:customStyle="1" w:styleId="a7">
    <w:name w:val="Текст сноски Знак"/>
    <w:basedOn w:val="a0"/>
    <w:link w:val="a6"/>
    <w:semiHidden/>
    <w:rsid w:val="002F218B"/>
  </w:style>
  <w:style w:type="paragraph" w:styleId="a8">
    <w:name w:val="Body Text"/>
    <w:basedOn w:val="a"/>
    <w:link w:val="a9"/>
    <w:semiHidden/>
    <w:unhideWhenUsed/>
    <w:rsid w:val="002F218B"/>
    <w:pPr>
      <w:overflowPunct/>
      <w:autoSpaceDE/>
      <w:autoSpaceDN/>
      <w:adjustRightInd/>
      <w:textAlignment w:val="auto"/>
    </w:pPr>
    <w:rPr>
      <w:sz w:val="28"/>
    </w:rPr>
  </w:style>
  <w:style w:type="character" w:customStyle="1" w:styleId="a9">
    <w:name w:val="Основной текст Знак"/>
    <w:link w:val="a8"/>
    <w:semiHidden/>
    <w:rsid w:val="002F218B"/>
    <w:rPr>
      <w:sz w:val="28"/>
    </w:rPr>
  </w:style>
  <w:style w:type="paragraph" w:styleId="2">
    <w:name w:val="Body Text Indent 2"/>
    <w:basedOn w:val="a"/>
    <w:link w:val="20"/>
    <w:semiHidden/>
    <w:unhideWhenUsed/>
    <w:rsid w:val="002F218B"/>
    <w:pPr>
      <w:overflowPunct/>
      <w:autoSpaceDE/>
      <w:autoSpaceDN/>
      <w:adjustRightInd/>
      <w:ind w:firstLine="709"/>
      <w:jc w:val="both"/>
      <w:textAlignment w:val="auto"/>
    </w:pPr>
    <w:rPr>
      <w:sz w:val="26"/>
    </w:rPr>
  </w:style>
  <w:style w:type="character" w:customStyle="1" w:styleId="20">
    <w:name w:val="Основной текст с отступом 2 Знак"/>
    <w:link w:val="2"/>
    <w:semiHidden/>
    <w:rsid w:val="002F218B"/>
    <w:rPr>
      <w:sz w:val="26"/>
    </w:rPr>
  </w:style>
  <w:style w:type="paragraph" w:customStyle="1" w:styleId="ConsNonformat">
    <w:name w:val="ConsNonformat"/>
    <w:rsid w:val="002F218B"/>
    <w:pPr>
      <w:widowControl w:val="0"/>
      <w:snapToGrid w:val="0"/>
    </w:pPr>
    <w:rPr>
      <w:rFonts w:ascii="Courier New" w:hAnsi="Courier New"/>
    </w:rPr>
  </w:style>
  <w:style w:type="paragraph" w:customStyle="1" w:styleId="ConsNormal">
    <w:name w:val="ConsNormal"/>
    <w:rsid w:val="002F218B"/>
    <w:pPr>
      <w:widowControl w:val="0"/>
      <w:snapToGrid w:val="0"/>
      <w:ind w:firstLine="720"/>
    </w:pPr>
    <w:rPr>
      <w:rFonts w:ascii="Arial" w:hAnsi="Arial"/>
    </w:rPr>
  </w:style>
  <w:style w:type="character" w:styleId="aa">
    <w:name w:val="footnote reference"/>
    <w:semiHidden/>
    <w:unhideWhenUsed/>
    <w:rsid w:val="002F218B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E00B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00BCD"/>
    <w:rPr>
      <w:rFonts w:ascii="Tahoma" w:hAnsi="Tahoma" w:cs="Tahoma"/>
      <w:sz w:val="16"/>
      <w:szCs w:val="16"/>
    </w:rPr>
  </w:style>
  <w:style w:type="paragraph" w:customStyle="1" w:styleId="1">
    <w:name w:val="Текст1"/>
    <w:basedOn w:val="a"/>
    <w:rsid w:val="00D26721"/>
    <w:pPr>
      <w:suppressAutoHyphens/>
      <w:overflowPunct/>
      <w:autoSpaceDE/>
      <w:autoSpaceDN/>
      <w:adjustRightInd/>
      <w:textAlignment w:val="auto"/>
    </w:pPr>
    <w:rPr>
      <w:rFonts w:ascii="Courier New" w:hAnsi="Courier New"/>
      <w:sz w:val="20"/>
      <w:lang w:eastAsia="ar-SA"/>
    </w:rPr>
  </w:style>
  <w:style w:type="paragraph" w:styleId="ad">
    <w:name w:val="header"/>
    <w:basedOn w:val="a"/>
    <w:link w:val="ae"/>
    <w:uiPriority w:val="99"/>
    <w:unhideWhenUsed/>
    <w:rsid w:val="007404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40408"/>
    <w:rPr>
      <w:sz w:val="24"/>
    </w:rPr>
  </w:style>
  <w:style w:type="paragraph" w:styleId="af">
    <w:name w:val="footer"/>
    <w:basedOn w:val="a"/>
    <w:link w:val="af0"/>
    <w:uiPriority w:val="99"/>
    <w:semiHidden/>
    <w:unhideWhenUsed/>
    <w:rsid w:val="0074040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7404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otdel\perepica\Rasp%20AD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07040-8D11-4E8C-90DA-3C8751A56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Rasp ADM.dot</Template>
  <TotalTime>1</TotalTime>
  <Pages>11</Pages>
  <Words>2381</Words>
  <Characters>18949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</vt:lpstr>
    </vt:vector>
  </TitlesOfParts>
  <Company>Adm NAO</Company>
  <LinksUpToDate>false</LinksUpToDate>
  <CharactersWithSpaces>21288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</dc:title>
  <dc:subject>Бланк постановления с гербом</dc:subject>
  <dc:creator>obra</dc:creator>
  <cp:keywords/>
  <cp:lastModifiedBy>hisamutdinovrf</cp:lastModifiedBy>
  <cp:revision>2</cp:revision>
  <cp:lastPrinted>2012-05-05T11:32:00Z</cp:lastPrinted>
  <dcterms:created xsi:type="dcterms:W3CDTF">2012-05-24T06:58:00Z</dcterms:created>
  <dcterms:modified xsi:type="dcterms:W3CDTF">2012-05-24T06:58:00Z</dcterms:modified>
</cp:coreProperties>
</file>